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9F8" w:rsidRDefault="00882191" w:rsidP="006C302E">
      <w:r>
        <w:pict>
          <v:rect id="Rectangle 2" o:spid="_x0000_s1027" style="position:absolute;left:0;text-align:left;margin-left:371.6pt;margin-top:5.2pt;width:161.65pt;height:76.7pt;z-index:251643392;visibility:visible" filled="f" stroked="f">
            <v:textbox style="mso-next-textbox:#Rectangle 2;mso-rotate-with-shape:t">
              <w:txbxContent>
                <w:p w:rsidR="002019F8" w:rsidRDefault="003532AB" w:rsidP="006C302E">
                  <w:r>
                    <w:rPr>
                      <w:rtl/>
                    </w:rPr>
                    <w:t>المملكة العربية  السعودية</w:t>
                  </w:r>
                </w:p>
                <w:p w:rsidR="002019F8" w:rsidRDefault="003532AB" w:rsidP="006C302E">
                  <w:r>
                    <w:rPr>
                      <w:rtl/>
                    </w:rPr>
                    <w:t>ا</w:t>
                  </w:r>
                  <w:r w:rsidR="00552381">
                    <w:rPr>
                      <w:rtl/>
                    </w:rPr>
                    <w:t>لإدارة العامة لتعليم البنات ب</w:t>
                  </w:r>
                  <w:r w:rsidR="00552381">
                    <w:rPr>
                      <w:rFonts w:hint="cs"/>
                      <w:rtl/>
                    </w:rPr>
                    <w:t>الطائف</w:t>
                  </w:r>
                </w:p>
                <w:p w:rsidR="00867FFD" w:rsidRDefault="003532AB" w:rsidP="006C302E">
                  <w:pPr>
                    <w:rPr>
                      <w:rtl/>
                    </w:rPr>
                  </w:pPr>
                  <w:r>
                    <w:rPr>
                      <w:rtl/>
                    </w:rPr>
                    <w:t xml:space="preserve">       </w:t>
                  </w:r>
                </w:p>
                <w:p w:rsidR="00867FFD" w:rsidRDefault="00867FFD" w:rsidP="006C302E">
                  <w:pPr>
                    <w:rPr>
                      <w:rtl/>
                    </w:rPr>
                  </w:pPr>
                </w:p>
                <w:p w:rsidR="002019F8" w:rsidRDefault="00552381" w:rsidP="009570DA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</w:t>
                  </w:r>
                  <w:r w:rsidR="003532AB">
                    <w:rPr>
                      <w:rtl/>
                    </w:rPr>
                    <w:t xml:space="preserve"> روضة </w:t>
                  </w:r>
                  <w:r w:rsidR="009570DA">
                    <w:rPr>
                      <w:rFonts w:hint="cs"/>
                      <w:rtl/>
                    </w:rPr>
                    <w:t>الزوران</w:t>
                  </w:r>
                </w:p>
                <w:p w:rsidR="00867FFD" w:rsidRDefault="00867FFD" w:rsidP="006C302E">
                  <w:pPr>
                    <w:rPr>
                      <w:rtl/>
                    </w:rPr>
                  </w:pPr>
                </w:p>
                <w:p w:rsidR="00867FFD" w:rsidRDefault="00867FFD" w:rsidP="006C302E">
                  <w:pPr>
                    <w:rPr>
                      <w:rtl/>
                    </w:rPr>
                  </w:pPr>
                </w:p>
                <w:p w:rsidR="00867FFD" w:rsidRDefault="00867FFD" w:rsidP="006C302E">
                  <w:pPr>
                    <w:rPr>
                      <w:rtl/>
                    </w:rPr>
                  </w:pPr>
                </w:p>
                <w:p w:rsidR="00867FFD" w:rsidRDefault="00867FFD" w:rsidP="006C302E">
                  <w:pPr>
                    <w:rPr>
                      <w:rtl/>
                    </w:rPr>
                  </w:pPr>
                </w:p>
                <w:p w:rsidR="00867FFD" w:rsidRDefault="00867FFD" w:rsidP="006C302E">
                  <w:pPr>
                    <w:rPr>
                      <w:rtl/>
                    </w:rPr>
                  </w:pPr>
                </w:p>
                <w:p w:rsidR="00867FFD" w:rsidRDefault="00867FFD" w:rsidP="006C302E">
                  <w:pPr>
                    <w:rPr>
                      <w:rtl/>
                    </w:rPr>
                  </w:pPr>
                </w:p>
                <w:p w:rsidR="00867FFD" w:rsidRDefault="00867FFD" w:rsidP="006C302E">
                  <w:pPr>
                    <w:rPr>
                      <w:rtl/>
                    </w:rPr>
                  </w:pPr>
                </w:p>
                <w:p w:rsidR="00867FFD" w:rsidRDefault="00867FFD" w:rsidP="006C302E">
                  <w:pPr>
                    <w:rPr>
                      <w:rtl/>
                    </w:rPr>
                  </w:pPr>
                </w:p>
                <w:p w:rsidR="00867FFD" w:rsidRDefault="00867FFD" w:rsidP="006C302E">
                  <w:pPr>
                    <w:rPr>
                      <w:rtl/>
                    </w:rPr>
                  </w:pPr>
                </w:p>
                <w:p w:rsidR="00867FFD" w:rsidRDefault="00867FFD" w:rsidP="006C302E">
                  <w:pPr>
                    <w:rPr>
                      <w:rtl/>
                    </w:rPr>
                  </w:pPr>
                </w:p>
                <w:p w:rsidR="00867FFD" w:rsidRDefault="00867FFD" w:rsidP="006C302E"/>
              </w:txbxContent>
            </v:textbox>
          </v:rect>
        </w:pict>
      </w:r>
    </w:p>
    <w:p w:rsidR="002019F8" w:rsidRDefault="00882191" w:rsidP="006C302E">
      <w:r>
        <w:pict>
          <v:rect id="Rectangle 3" o:spid="_x0000_s1028" style="position:absolute;left:0;text-align:left;margin-left:10.75pt;margin-top:1.55pt;width:153.4pt;height:42.85pt;z-index:251644416;visibility:visible" filled="f" stroked="f">
            <v:textbox style="mso-next-textbox:#Rectangle 3;mso-rotate-with-shape:t">
              <w:txbxContent>
                <w:p w:rsidR="002019F8" w:rsidRPr="00675581" w:rsidRDefault="003532AB" w:rsidP="005B3FA3">
                  <w:pPr>
                    <w:rPr>
                      <w:sz w:val="28"/>
                      <w:szCs w:val="28"/>
                      <w:rtl/>
                    </w:rPr>
                  </w:pPr>
                  <w:r w:rsidRPr="00675581">
                    <w:rPr>
                      <w:sz w:val="28"/>
                      <w:szCs w:val="28"/>
                      <w:rtl/>
                    </w:rPr>
                    <w:t xml:space="preserve">اليوم </w:t>
                  </w:r>
                  <w:r w:rsidRPr="00675581">
                    <w:rPr>
                      <w:rFonts w:cs="AGA Juhyna Regular"/>
                      <w:sz w:val="28"/>
                      <w:szCs w:val="28"/>
                      <w:rtl/>
                    </w:rPr>
                    <w:t>:</w:t>
                  </w:r>
                  <w:r w:rsidR="005B3FA3" w:rsidRPr="00675581">
                    <w:rPr>
                      <w:rFonts w:hint="cs"/>
                      <w:sz w:val="28"/>
                      <w:szCs w:val="28"/>
                      <w:rtl/>
                    </w:rPr>
                    <w:t>الثلاثاء</w:t>
                  </w:r>
                </w:p>
                <w:p w:rsidR="002019F8" w:rsidRPr="00675581" w:rsidRDefault="003532AB" w:rsidP="006A7C07">
                  <w:pPr>
                    <w:rPr>
                      <w:sz w:val="28"/>
                      <w:szCs w:val="28"/>
                    </w:rPr>
                  </w:pPr>
                  <w:r w:rsidRPr="00675581">
                    <w:rPr>
                      <w:sz w:val="28"/>
                      <w:szCs w:val="28"/>
                      <w:rtl/>
                    </w:rPr>
                    <w:t xml:space="preserve">التاريخ :  </w:t>
                  </w:r>
                  <w:r w:rsidR="006A7C07">
                    <w:rPr>
                      <w:rFonts w:hint="cs"/>
                      <w:sz w:val="28"/>
                      <w:szCs w:val="28"/>
                      <w:rtl/>
                    </w:rPr>
                    <w:t>25</w:t>
                  </w:r>
                  <w:r w:rsidRPr="00675581">
                    <w:rPr>
                      <w:sz w:val="28"/>
                      <w:szCs w:val="28"/>
                      <w:rtl/>
                    </w:rPr>
                    <w:t xml:space="preserve"> / </w:t>
                  </w:r>
                  <w:r w:rsidR="006A7C07">
                    <w:rPr>
                      <w:rFonts w:hint="cs"/>
                      <w:sz w:val="28"/>
                      <w:szCs w:val="28"/>
                      <w:rtl/>
                    </w:rPr>
                    <w:t>12</w:t>
                  </w:r>
                  <w:r w:rsidRPr="00675581">
                    <w:rPr>
                      <w:sz w:val="28"/>
                      <w:szCs w:val="28"/>
                      <w:rtl/>
                    </w:rPr>
                    <w:t xml:space="preserve"> / 143</w:t>
                  </w:r>
                  <w:r w:rsidR="009570DA" w:rsidRPr="00675581">
                    <w:rPr>
                      <w:rFonts w:hint="cs"/>
                      <w:sz w:val="28"/>
                      <w:szCs w:val="28"/>
                      <w:rtl/>
                    </w:rPr>
                    <w:t>4</w:t>
                  </w:r>
                  <w:r w:rsidRPr="00675581">
                    <w:rPr>
                      <w:sz w:val="28"/>
                      <w:szCs w:val="28"/>
                      <w:rtl/>
                    </w:rPr>
                    <w:t xml:space="preserve"> هـ</w:t>
                  </w:r>
                </w:p>
              </w:txbxContent>
            </v:textbox>
          </v:rect>
        </w:pict>
      </w:r>
    </w:p>
    <w:p w:rsidR="002019F8" w:rsidRDefault="00882191" w:rsidP="006C302E">
      <w:r w:rsidRPr="00882191">
        <w:rPr>
          <w:rFonts w:cs="MCS Shafa S_U normal."/>
        </w:rPr>
        <w:pict>
          <v:shape id="AutoShape 4" o:spid="_x0000_s1029" style="position:absolute;left:0;text-align:left;margin-left:168.35pt;margin-top:6.35pt;width:213pt;height:35.35pt;z-index:251645440;visibility:visible" coordsize="2705096,448942" o:spt="100" adj="-11796480,,5400" path="m74824,r-1,c33499,,,33499,,74823l,374118v,41324,33499,74823,74823,74824l2630273,448942v41324,-1,74824,-33500,74824,-74824l2705097,74824c2705097,33499,2671597,,2630273,xe" strokecolor="#c0504d" strokeweight="1.76375mm">
            <v:stroke joinstyle="round"/>
            <v:formulas/>
            <v:path o:connecttype="custom" o:connectlocs="1352548,0;2705096,224471;1352548,448942;0,224471;1352548,0;2705096,224471;1352548,448942;0,224471;1352548,0;2705096,224471;1352548,448942;0,224471;1352548,0;2705096,224471;1352548,448942;0,224471;1352548,0;2705096,224471;1352548,448942;0,224471" o:connectangles="270,0,90,180,270,0,90,180,270,0,90,180,270,0,90,180,270,0,90,180" textboxrect="21916,21916,2683180,427026"/>
            <v:textbox style="mso-next-textbox:#AutoShape 4;mso-rotate-with-shape:t">
              <w:txbxContent>
                <w:p w:rsidR="002019F8" w:rsidRPr="00867FFD" w:rsidRDefault="003532AB" w:rsidP="00867FFD">
                  <w:pPr>
                    <w:jc w:val="center"/>
                    <w:rPr>
                      <w:b/>
                      <w:bCs/>
                      <w:sz w:val="44"/>
                      <w:szCs w:val="44"/>
                    </w:rPr>
                  </w:pPr>
                  <w:r w:rsidRPr="00867FFD">
                    <w:rPr>
                      <w:b/>
                      <w:bCs/>
                      <w:sz w:val="44"/>
                      <w:szCs w:val="44"/>
                      <w:rtl/>
                    </w:rPr>
                    <w:t>بطاقة تحضير حلقة</w:t>
                  </w:r>
                </w:p>
              </w:txbxContent>
            </v:textbox>
          </v:shape>
        </w:pict>
      </w:r>
    </w:p>
    <w:p w:rsidR="002019F8" w:rsidRDefault="003532AB" w:rsidP="009570DA">
      <w:r>
        <w:rPr>
          <w:rtl/>
        </w:rPr>
        <w:t xml:space="preserve">         مستوى </w:t>
      </w:r>
      <w:r w:rsidR="009570DA">
        <w:rPr>
          <w:rFonts w:hint="cs"/>
          <w:rtl/>
        </w:rPr>
        <w:t>ثاني</w:t>
      </w:r>
    </w:p>
    <w:p w:rsidR="002019F8" w:rsidRDefault="002019F8" w:rsidP="006C302E"/>
    <w:p w:rsidR="002019F8" w:rsidRDefault="002019F8" w:rsidP="006C302E"/>
    <w:p w:rsidR="002019F8" w:rsidRDefault="006A7C07" w:rsidP="006C302E">
      <w:r>
        <w:pict>
          <v:rect id="Rectangle 19" o:spid="_x0000_s1030" style="position:absolute;left:0;text-align:left;margin-left:164.15pt;margin-top:1.35pt;width:226.55pt;height:43.95pt;z-index:251651584;visibility:visible" strokeweight="1.5pt">
            <v:textbox style="mso-next-textbox:#Rectangle 19;mso-rotate-with-shape:t">
              <w:txbxContent>
                <w:p w:rsidR="002019F8" w:rsidRPr="006C302E" w:rsidRDefault="005B3FA3" w:rsidP="009570DA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عائلة </w:t>
                  </w:r>
                  <w:r w:rsidR="00485D79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رسول الله صل الله علية وسلم </w:t>
                  </w:r>
                </w:p>
              </w:txbxContent>
            </v:textbox>
          </v:rect>
        </w:pict>
      </w:r>
      <w:r w:rsidR="00882191">
        <w:pict>
          <v:shape id="AutoShape 11" o:spid="_x0000_s1031" style="position:absolute;left:0;text-align:left;margin-left:432.85pt;margin-top:1.35pt;width:96.2pt;height:50.4pt;z-index:251648512;visibility:visible" coordsize="933446,324483" o:spt="100" adj="-11796480,,5400" path="m162242,r-1,c72638,,,72638,,162241r,1c,251845,72638,324483,162241,324484r608964,-1c860808,324482,933447,251844,933447,162241r-1,1c933446,72638,860807,,771204,xe" strokeweight=".26467mm">
            <v:fill color2="#d99594" focus="100%" type="gradient">
              <o:fill v:ext="view" type="gradientUnscaled"/>
            </v:fill>
            <v:stroke joinstyle="round"/>
            <v:formulas/>
            <v:path o:connecttype="custom" o:connectlocs="466723,0;933446,162242;466723,324483;0,162242;466723,0;933446,162242;466723,324483;0,162242;466723,0;933446,162242;466723,324483;0,162242;466723,0;933446,162242;466723,324483;0,162242;466723,0;933446,162242;466723,324483;0,162242" o:connectangles="270,0,90,180,270,0,90,180,270,0,90,180,270,0,90,180,270,0,90,180" textboxrect="47520,47520,885926,276963"/>
            <v:textbox style="mso-next-textbox:#AutoShape 11;mso-rotate-with-shape:t">
              <w:txbxContent>
                <w:p w:rsidR="002019F8" w:rsidRPr="00B36AF0" w:rsidRDefault="003532AB" w:rsidP="006C302E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B36AF0">
                    <w:rPr>
                      <w:b/>
                      <w:bCs/>
                      <w:sz w:val="32"/>
                      <w:szCs w:val="32"/>
                      <w:rtl/>
                    </w:rPr>
                    <w:t>اسم النشاط</w:t>
                  </w:r>
                  <w:r w:rsidRPr="00B36AF0">
                    <w:rPr>
                      <w:rFonts w:cs="MCS Shafa S_U normal."/>
                      <w:b/>
                      <w:bCs/>
                      <w:sz w:val="32"/>
                      <w:szCs w:val="32"/>
                      <w:rtl/>
                    </w:rPr>
                    <w:t xml:space="preserve"> :</w:t>
                  </w:r>
                </w:p>
                <w:p w:rsidR="002019F8" w:rsidRDefault="002019F8" w:rsidP="006C302E"/>
              </w:txbxContent>
            </v:textbox>
          </v:shape>
        </w:pict>
      </w:r>
    </w:p>
    <w:p w:rsidR="002019F8" w:rsidRDefault="005E73C0" w:rsidP="006C302E">
      <w:r>
        <w:rPr>
          <w:noProof/>
          <w:rtl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898525</wp:posOffset>
            </wp:positionH>
            <wp:positionV relativeFrom="paragraph">
              <wp:posOffset>159385</wp:posOffset>
            </wp:positionV>
            <wp:extent cx="876300" cy="447675"/>
            <wp:effectExtent l="19050" t="0" r="0" b="0"/>
            <wp:wrapNone/>
            <wp:docPr id="30" name="صورة 9" descr="w6w_w6w_200504281044155745c46734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9" descr="w6w_w6w_200504281044155745c46734a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19F8" w:rsidRDefault="002019F8" w:rsidP="006C302E"/>
    <w:p w:rsidR="002019F8" w:rsidRDefault="002019F8" w:rsidP="006C302E"/>
    <w:p w:rsidR="002019F8" w:rsidRDefault="002019F8" w:rsidP="006C302E"/>
    <w:p w:rsidR="002019F8" w:rsidRDefault="006A7C07" w:rsidP="006C302E">
      <w:r>
        <w:pict>
          <v:rect id="Rectangle 20" o:spid="_x0000_s1032" style="position:absolute;left:0;text-align:left;margin-left:30.7pt;margin-top:1.3pt;width:365.95pt;height:163.85pt;z-index:251652608;visibility:visible" filled="f" strokeweight="1.5pt">
            <v:textbox style="mso-next-textbox:#Rectangle 20;mso-rotate-with-shape:t">
              <w:txbxContent>
                <w:p w:rsidR="002019F8" w:rsidRDefault="006A7C07" w:rsidP="005B3FA3">
                  <w:pPr>
                    <w:rPr>
                      <w:rFonts w:hint="cs"/>
                      <w:szCs w:val="32"/>
                      <w:rtl/>
                    </w:rPr>
                  </w:pPr>
                  <w:r>
                    <w:rPr>
                      <w:szCs w:val="32"/>
                      <w:rtl/>
                    </w:rPr>
                    <w:t>●</w:t>
                  </w:r>
                  <w:r>
                    <w:rPr>
                      <w:rFonts w:hint="cs"/>
                      <w:szCs w:val="32"/>
                      <w:rtl/>
                    </w:rPr>
                    <w:t xml:space="preserve"> </w:t>
                  </w:r>
                  <w:r w:rsidR="005B3FA3">
                    <w:rPr>
                      <w:rFonts w:hint="cs"/>
                      <w:szCs w:val="32"/>
                      <w:rtl/>
                    </w:rPr>
                    <w:t>يستطيع الطفل في نهاية النشاط أن يذكر بعض أفراد عائلة الرسول صل الله علية وسلم.</w:t>
                  </w:r>
                </w:p>
                <w:p w:rsidR="006A7C07" w:rsidRDefault="006A7C07" w:rsidP="005B3FA3">
                  <w:pPr>
                    <w:rPr>
                      <w:rFonts w:hint="cs"/>
                      <w:szCs w:val="32"/>
                      <w:rtl/>
                    </w:rPr>
                  </w:pPr>
                  <w:r>
                    <w:rPr>
                      <w:szCs w:val="32"/>
                      <w:rtl/>
                    </w:rPr>
                    <w:t>●</w:t>
                  </w:r>
                  <w:r>
                    <w:rPr>
                      <w:rFonts w:hint="cs"/>
                      <w:szCs w:val="32"/>
                      <w:rtl/>
                    </w:rPr>
                    <w:t xml:space="preserve"> يستطيع الطفل في نهاية النشاط أن يعبر عن مشاعرة بحرية.</w:t>
                  </w:r>
                </w:p>
                <w:p w:rsidR="006A7C07" w:rsidRDefault="006A7C07" w:rsidP="005B3FA3">
                  <w:pPr>
                    <w:rPr>
                      <w:rFonts w:hint="cs"/>
                      <w:szCs w:val="32"/>
                      <w:rtl/>
                    </w:rPr>
                  </w:pPr>
                  <w:r>
                    <w:rPr>
                      <w:szCs w:val="32"/>
                      <w:rtl/>
                    </w:rPr>
                    <w:t>●</w:t>
                  </w:r>
                  <w:r>
                    <w:rPr>
                      <w:rFonts w:hint="cs"/>
                      <w:szCs w:val="32"/>
                      <w:rtl/>
                    </w:rPr>
                    <w:t xml:space="preserve"> يستطيع الطفل في نهاية النشاط أن يذكر اسم نبينا  صل الله علية وسلم.</w:t>
                  </w:r>
                </w:p>
                <w:p w:rsidR="006A7C07" w:rsidRDefault="006A7C07" w:rsidP="005B3FA3">
                  <w:pPr>
                    <w:rPr>
                      <w:rFonts w:hint="cs"/>
                      <w:szCs w:val="32"/>
                      <w:rtl/>
                    </w:rPr>
                  </w:pPr>
                  <w:r>
                    <w:rPr>
                      <w:szCs w:val="32"/>
                      <w:rtl/>
                    </w:rPr>
                    <w:t>●</w:t>
                  </w:r>
                  <w:r>
                    <w:rPr>
                      <w:rFonts w:hint="cs"/>
                      <w:szCs w:val="32"/>
                      <w:rtl/>
                    </w:rPr>
                    <w:t xml:space="preserve"> يستطيع الطفل في نهاية النشاط أن  يجيب على بعض الأسئلة ألموجهه أليه.</w:t>
                  </w:r>
                </w:p>
                <w:p w:rsidR="006A7C07" w:rsidRPr="005B3FA3" w:rsidRDefault="006A7C07" w:rsidP="005B3FA3">
                  <w:pPr>
                    <w:rPr>
                      <w:szCs w:val="32"/>
                    </w:rPr>
                  </w:pPr>
                </w:p>
              </w:txbxContent>
            </v:textbox>
          </v:rect>
        </w:pict>
      </w:r>
    </w:p>
    <w:p w:rsidR="002019F8" w:rsidRDefault="002019F8" w:rsidP="006C302E"/>
    <w:p w:rsidR="002019F8" w:rsidRDefault="002019F8" w:rsidP="006C302E"/>
    <w:p w:rsidR="002019F8" w:rsidRDefault="00882191" w:rsidP="006C302E">
      <w:r>
        <w:pict>
          <v:shape id="AutoShape 10" o:spid="_x0000_s1033" style="position:absolute;left:0;text-align:left;margin-left:428.55pt;margin-top:2.55pt;width:101.55pt;height:44.7pt;z-index:251647488;visibility:visible" coordsize="1413506,365760" o:spt="100" adj="-11796480,,5400" path="m182880,r-1,c81878,,,81878,,182879r,1c,283881,81878,365759,182879,365760r1047747,c1331627,365759,1413506,283881,1413506,182880,1413506,81878,1331627,,1230626,xe" strokeweight=".26467mm">
            <v:fill color2="#d99594" focus="100%" type="gradient">
              <o:fill v:ext="view" type="gradientUnscaled"/>
            </v:fill>
            <v:stroke joinstyle="round"/>
            <v:formulas/>
            <v:path o:connecttype="custom" o:connectlocs="644844,0;1289688,182880;644844,365760;0,182880;644844,0;1289688,182880;644844,365760;0,182880;644844,0;1289688,182880;644844,365760;0,182880;644844,0;1289688,182880;644844,365760;0,182880;644844,0;1289688,182880;644844,365760;0,182880" o:connectangles="270,0,90,180,270,0,90,180,270,0,90,180,270,0,90,180,270,0,90,180" textboxrect="53565,53565,1359941,312195"/>
            <v:textbox style="mso-next-textbox:#AutoShape 10;mso-rotate-with-shape:t">
              <w:txbxContent>
                <w:p w:rsidR="002019F8" w:rsidRPr="00B36AF0" w:rsidRDefault="003532AB" w:rsidP="006C302E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B36AF0">
                    <w:rPr>
                      <w:b/>
                      <w:bCs/>
                      <w:sz w:val="28"/>
                      <w:szCs w:val="28"/>
                      <w:rtl/>
                    </w:rPr>
                    <w:t>الهدف من النشاط</w:t>
                  </w:r>
                </w:p>
                <w:p w:rsidR="002019F8" w:rsidRDefault="002019F8" w:rsidP="006C302E"/>
              </w:txbxContent>
            </v:textbox>
          </v:shape>
        </w:pict>
      </w:r>
    </w:p>
    <w:p w:rsidR="002019F8" w:rsidRDefault="002019F8" w:rsidP="006C302E"/>
    <w:p w:rsidR="002019F8" w:rsidRDefault="002019F8" w:rsidP="006C302E"/>
    <w:p w:rsidR="002019F8" w:rsidRDefault="002019F8" w:rsidP="006C302E"/>
    <w:p w:rsidR="002019F8" w:rsidRDefault="002019F8" w:rsidP="006C302E"/>
    <w:p w:rsidR="002019F8" w:rsidRDefault="002019F8" w:rsidP="006C302E"/>
    <w:p w:rsidR="002019F8" w:rsidRDefault="002019F8" w:rsidP="006C302E"/>
    <w:p w:rsidR="002019F8" w:rsidRDefault="002019F8" w:rsidP="006C302E"/>
    <w:p w:rsidR="002019F8" w:rsidRDefault="002019F8" w:rsidP="006C302E"/>
    <w:p w:rsidR="002019F8" w:rsidRDefault="005E73C0" w:rsidP="006C302E">
      <w:r>
        <w:rPr>
          <w:noProof/>
        </w:rPr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716280</wp:posOffset>
            </wp:positionH>
            <wp:positionV relativeFrom="paragraph">
              <wp:posOffset>106680</wp:posOffset>
            </wp:positionV>
            <wp:extent cx="4352925" cy="1136650"/>
            <wp:effectExtent l="19050" t="0" r="9525" b="0"/>
            <wp:wrapNone/>
            <wp:docPr id="28" name="صورة 21" descr="r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1" descr="rty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113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2191">
        <w:pict>
          <v:shape id="AutoShape 39" o:spid="_x0000_s1036" style="position:absolute;left:0;text-align:left;margin-left:410.8pt;margin-top:7.05pt;width:124.2pt;height:52.05pt;z-index:251654656;visibility:visible;mso-position-horizontal-relative:text;mso-position-vertical-relative:text" coordsize="1577340,661038" o:spt="100" adj="-11796480,,5400" path="m210736,r-1,c94349,,,94349,,210735l,450302c,566688,94349,661037,210735,661038r1155869,c1482990,661037,1577340,566688,1577340,450302r,-239566c1577340,94349,1482990,,1366604,xe" strokecolor="#d99594" strokeweight=".35281mm">
            <v:fill opacity="62915f" color2="#e5b8b7" focus="100%" type="gradient">
              <o:fill v:ext="view" type="gradientUnscaled"/>
            </v:fill>
            <v:stroke joinstyle="round"/>
            <v:shadow on="t" color="#622423" opacity=".5" origin="-.5,-.5" offset=".35281mm,.70561mm"/>
            <v:formulas/>
            <v:path o:connecttype="custom" o:connectlocs="788670,0;1577340,330519;788670,661038;0,330519;788670,0;1577340,330519;788670,661038;0,330519;788670,0;1577340,330519;788670,661038;0,330519;788670,0;1577340,330519;788670,661038;0,330519;788670,0;1577340,330519;788670,661038;0,330519" o:connectangles="270,0,90,180,270,0,90,180,270,0,90,180,270,0,90,180,270,0,90,180" textboxrect="61725,61725,1515615,599313"/>
            <v:textbox style="mso-next-textbox:#AutoShape 39;mso-rotate-with-shape:t">
              <w:txbxContent>
                <w:p w:rsidR="002019F8" w:rsidRPr="00B36AF0" w:rsidRDefault="003532AB" w:rsidP="006C302E">
                  <w:pPr>
                    <w:rPr>
                      <w:b/>
                      <w:bCs/>
                    </w:rPr>
                  </w:pPr>
                  <w:r w:rsidRPr="00B36AF0">
                    <w:rPr>
                      <w:b/>
                      <w:bCs/>
                      <w:rtl/>
                    </w:rPr>
                    <w:t>المواد والأدوات اللازمة</w:t>
                  </w:r>
                  <w:r w:rsidRPr="00B36AF0">
                    <w:rPr>
                      <w:b/>
                      <w:bCs/>
                      <w:sz w:val="36"/>
                      <w:szCs w:val="36"/>
                      <w:rtl/>
                    </w:rPr>
                    <w:t xml:space="preserve"> :</w:t>
                  </w:r>
                </w:p>
              </w:txbxContent>
            </v:textbox>
          </v:shape>
        </w:pict>
      </w:r>
    </w:p>
    <w:p w:rsidR="002019F8" w:rsidRDefault="00882191" w:rsidP="006C302E">
      <w:r>
        <w:rPr>
          <w:noProof/>
        </w:rPr>
        <w:pict>
          <v:rect id="Rectangle 37" o:spid="_x0000_s1034" style="position:absolute;left:0;text-align:left;margin-left:101.95pt;margin-top:.6pt;width:261.3pt;height:88.15pt;z-index:251672064;visibility:visible" o:regroupid="1" filled="f" stroked="f">
            <v:textbox style="mso-next-textbox:#Rectangle 37;mso-rotate-with-shape:t">
              <w:txbxContent>
                <w:p w:rsidR="00485D79" w:rsidRPr="005B3FA3" w:rsidRDefault="00485D79" w:rsidP="00485D79">
                  <w:pPr>
                    <w:jc w:val="center"/>
                    <w:rPr>
                      <w:sz w:val="32"/>
                      <w:szCs w:val="32"/>
                      <w:rtl/>
                    </w:rPr>
                  </w:pPr>
                  <w:r w:rsidRPr="005B3FA3">
                    <w:rPr>
                      <w:rFonts w:hint="cs"/>
                      <w:sz w:val="32"/>
                      <w:szCs w:val="32"/>
                      <w:rtl/>
                    </w:rPr>
                    <w:t>ورقه + قلم</w:t>
                  </w:r>
                  <w:r w:rsidR="001D14E2" w:rsidRPr="005B3FA3">
                    <w:rPr>
                      <w:rFonts w:hint="cs"/>
                      <w:sz w:val="32"/>
                      <w:szCs w:val="32"/>
                      <w:rtl/>
                    </w:rPr>
                    <w:t xml:space="preserve"> + </w:t>
                  </w:r>
                  <w:r w:rsidR="00843E23" w:rsidRPr="005B3FA3">
                    <w:rPr>
                      <w:rFonts w:hint="cs"/>
                      <w:sz w:val="32"/>
                      <w:szCs w:val="32"/>
                      <w:rtl/>
                    </w:rPr>
                    <w:t>استناد</w:t>
                  </w:r>
                </w:p>
                <w:p w:rsidR="005B3FA3" w:rsidRPr="005B3FA3" w:rsidRDefault="005B3FA3" w:rsidP="005B3FA3">
                  <w:pPr>
                    <w:jc w:val="center"/>
                    <w:rPr>
                      <w:sz w:val="32"/>
                      <w:szCs w:val="32"/>
                      <w:rtl/>
                    </w:rPr>
                  </w:pPr>
                  <w:r w:rsidRPr="005B3FA3">
                    <w:rPr>
                      <w:rFonts w:hint="cs"/>
                      <w:sz w:val="32"/>
                      <w:szCs w:val="32"/>
                      <w:rtl/>
                    </w:rPr>
                    <w:t xml:space="preserve">+مخطط  لشجرة عائلة الرسول </w:t>
                  </w:r>
                </w:p>
                <w:p w:rsidR="005B3FA3" w:rsidRPr="005B3FA3" w:rsidRDefault="005B3FA3" w:rsidP="005B3FA3">
                  <w:pPr>
                    <w:jc w:val="center"/>
                    <w:rPr>
                      <w:sz w:val="32"/>
                      <w:szCs w:val="32"/>
                      <w:rtl/>
                    </w:rPr>
                  </w:pPr>
                  <w:r w:rsidRPr="005B3FA3">
                    <w:rPr>
                      <w:rFonts w:hint="cs"/>
                      <w:sz w:val="32"/>
                      <w:szCs w:val="32"/>
                      <w:rtl/>
                    </w:rPr>
                    <w:t>أسماء أفراد العائلة</w:t>
                  </w:r>
                </w:p>
                <w:p w:rsidR="005B3FA3" w:rsidRPr="005B3FA3" w:rsidRDefault="005B3FA3" w:rsidP="005B3FA3">
                  <w:pPr>
                    <w:jc w:val="center"/>
                    <w:rPr>
                      <w:sz w:val="32"/>
                      <w:szCs w:val="32"/>
                      <w:rtl/>
                    </w:rPr>
                  </w:pPr>
                  <w:r w:rsidRPr="005B3FA3">
                    <w:rPr>
                      <w:rFonts w:hint="cs"/>
                      <w:sz w:val="32"/>
                      <w:szCs w:val="32"/>
                      <w:rtl/>
                    </w:rPr>
                    <w:t xml:space="preserve">بطاقات للتقويم </w:t>
                  </w:r>
                </w:p>
                <w:p w:rsidR="005B3FA3" w:rsidRPr="00485D79" w:rsidRDefault="005B3FA3" w:rsidP="005B3FA3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</w:txbxContent>
            </v:textbox>
            <w10:wrap anchorx="page"/>
          </v:rect>
        </w:pict>
      </w:r>
      <w:r>
        <w:pict>
          <v:rect id="Rectangle 36" o:spid="_x0000_s1035" style="position:absolute;left:0;text-align:left;margin-left:112.3pt;margin-top:4.8pt;width:250.95pt;height:17pt;z-index:251653632;visibility:visible" stroked="f">
            <v:textbox style="mso-next-textbox:#Rectangle 36;mso-rotate-with-shape:t">
              <w:txbxContent>
                <w:p w:rsidR="002019F8" w:rsidRDefault="002019F8" w:rsidP="006C302E"/>
              </w:txbxContent>
            </v:textbox>
          </v:rect>
        </w:pict>
      </w:r>
    </w:p>
    <w:p w:rsidR="002019F8" w:rsidRDefault="006A7C07" w:rsidP="006C302E">
      <w:r>
        <w:rPr>
          <w:noProof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57785</wp:posOffset>
            </wp:positionV>
            <wp:extent cx="876300" cy="443865"/>
            <wp:effectExtent l="38100" t="0" r="0" b="0"/>
            <wp:wrapNone/>
            <wp:docPr id="29" name="صورة 9" descr="w6w_w6w_200504281044155745c46734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9" descr="w6w_w6w_200504281044155745c46734a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 rot="-10625268">
                      <a:off x="0" y="0"/>
                      <a:ext cx="876300" cy="443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19F8" w:rsidRDefault="002019F8" w:rsidP="006C302E"/>
    <w:p w:rsidR="002019F8" w:rsidRDefault="002019F8" w:rsidP="006C302E"/>
    <w:p w:rsidR="002019F8" w:rsidRDefault="002019F8" w:rsidP="006C302E"/>
    <w:p w:rsidR="002019F8" w:rsidRDefault="00882191" w:rsidP="006C302E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0" o:spid="_x0000_s1039" type="#_x0000_t202" style="position:absolute;left:0;text-align:left;margin-left:-360.9pt;margin-top:10.8pt;width:297.65pt;height:275.95pt;z-index:251655680;visibility:visible" filled="f" stroked="f">
            <v:textbox style="mso-next-textbox:#Text Box 60;mso-rotate-with-shape:t">
              <w:txbxContent>
                <w:p w:rsidR="002019F8" w:rsidRDefault="003532AB" w:rsidP="006C302E">
                  <w:r>
                    <w:rPr>
                      <w:rtl/>
                    </w:rPr>
                    <w:t xml:space="preserve">ويتضمن الأسئلة المفتوحة والمثيرة </w:t>
                  </w:r>
                  <w:r>
                    <w:br/>
                  </w:r>
                  <w:r>
                    <w:rPr>
                      <w:rtl/>
                    </w:rPr>
                    <w:t>الجلوس مع الأطفال وإلقاء التحية عليهم ثم القيام بترديد سورة الفاتحة ثم مراجعة موضوع الحلقة ومناقشتهم ثم القيام بعرض موضوع القصة (الأصدقاء المتعاونون)أقوم بسرد القصة عليهم وتعريفهم بالشخصيات</w:t>
                  </w:r>
                </w:p>
                <w:p w:rsidR="002019F8" w:rsidRDefault="003532AB" w:rsidP="006C302E">
                  <w:r>
                    <w:rPr>
                      <w:rtl/>
                    </w:rPr>
                    <w:t>موضوع القصة: الأصدقاء المتعاونون</w:t>
                  </w:r>
                </w:p>
                <w:p w:rsidR="002019F8" w:rsidRDefault="003532AB" w:rsidP="006C302E">
                  <w:r>
                    <w:rPr>
                      <w:rtl/>
                    </w:rPr>
                    <w:t xml:space="preserve">الشخصيات:  ديك وكلب وقط وحمار </w:t>
                  </w:r>
                </w:p>
                <w:p w:rsidR="002019F8" w:rsidRDefault="003532AB" w:rsidP="006C302E">
                  <w:r>
                    <w:rPr>
                      <w:rtl/>
                    </w:rPr>
                    <w:t>الأفكار الأساسية :</w:t>
                  </w:r>
                  <w:r>
                    <w:br/>
                  </w:r>
                  <w:r>
                    <w:rPr>
                      <w:rtl/>
                    </w:rPr>
                    <w:t xml:space="preserve">تعاون الأصدقاء فيما بينهم </w:t>
                  </w:r>
                  <w:r>
                    <w:br/>
                  </w:r>
                  <w:r>
                    <w:rPr>
                      <w:rtl/>
                    </w:rPr>
                    <w:t xml:space="preserve">بناء الأصدقاء بيتا لهم </w:t>
                  </w:r>
                </w:p>
              </w:txbxContent>
            </v:textbox>
          </v:shape>
        </w:pict>
      </w:r>
    </w:p>
    <w:p w:rsidR="002019F8" w:rsidRDefault="00882191" w:rsidP="006C302E">
      <w:r>
        <w:pict>
          <v:shape id="AutoShape 69" o:spid="_x0000_s1037" style="position:absolute;left:0;text-align:left;margin-left:296.05pt;margin-top:4.35pt;width:199.95pt;height:45.75pt;z-index:251659776;visibility:visible" coordsize="2438403,457200" o:spt="100" adj="-11796480,,5400" path="m,76200r,c,34115,34115,,76199,l2362203,v42084,,76200,34115,76200,76200l2438403,381000v,42084,-34116,76199,-76200,76200l76200,457200c34115,457200,,423084,,381000xe" fillcolor="#4bacc6" strokecolor="#f2f2f2" strokeweight="1.0584mm">
            <v:stroke joinstyle="miter"/>
            <v:shadow on="t" color="#205867" opacity=".5" origin="-.5,-.5" offset=".35281mm,.70561mm"/>
            <v:formulas/>
            <v:path o:connecttype="custom" o:connectlocs="1219202,0;2438403,228600;1219202,457200;0,228600;1219203,0;2438403,228600;1219203,457200;0,228600;1219204,0;2438403,228600;1219204,457200;0,228600;1219205,0;2438403,228600;1219205,457200;0,228600;1219206,0;2438403,228600;1219206,457200;0,228600" o:connectangles="270,0,90,180,270,0,90,180,270,0,90,180,270,0,90,180,270,0,90,180" textboxrect="22318,22318,2416085,434882"/>
            <v:textbox style="mso-next-textbox:#AutoShape 69;mso-rotate-with-shape:t">
              <w:txbxContent>
                <w:p w:rsidR="002019F8" w:rsidRPr="00B36AF0" w:rsidRDefault="003532AB" w:rsidP="00AA6255">
                  <w:pPr>
                    <w:jc w:val="center"/>
                    <w:rPr>
                      <w:sz w:val="38"/>
                      <w:szCs w:val="38"/>
                    </w:rPr>
                  </w:pPr>
                  <w:r w:rsidRPr="00B36AF0">
                    <w:rPr>
                      <w:sz w:val="38"/>
                      <w:szCs w:val="38"/>
                      <w:rtl/>
                    </w:rPr>
                    <w:t>وصف النشاط</w:t>
                  </w:r>
                </w:p>
              </w:txbxContent>
            </v:textbox>
          </v:shape>
        </w:pict>
      </w:r>
      <w:r w:rsidR="005E73C0">
        <w:rPr>
          <w:noProof/>
          <w:rtl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238942</wp:posOffset>
            </wp:positionH>
            <wp:positionV relativeFrom="paragraph">
              <wp:posOffset>150858</wp:posOffset>
            </wp:positionV>
            <wp:extent cx="6525442" cy="3814354"/>
            <wp:effectExtent l="19050" t="0" r="8708" b="0"/>
            <wp:wrapNone/>
            <wp:docPr id="26" name="صورة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t="315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7054" cy="3815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19F8" w:rsidRDefault="002019F8" w:rsidP="006C302E"/>
    <w:p w:rsidR="002019F8" w:rsidRDefault="005B3FA3" w:rsidP="006C302E">
      <w:r>
        <w:rPr>
          <w:noProof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49530</wp:posOffset>
            </wp:positionV>
            <wp:extent cx="875030" cy="418465"/>
            <wp:effectExtent l="0" t="76200" r="0" b="76835"/>
            <wp:wrapTight wrapText="bothSides">
              <wp:wrapPolygon edited="0">
                <wp:start x="19126" y="7441"/>
                <wp:lineTo x="9504" y="-1694"/>
                <wp:lineTo x="7178" y="-2412"/>
                <wp:lineTo x="5838" y="1746"/>
                <wp:lineTo x="-153" y="4468"/>
                <wp:lineTo x="2485" y="14228"/>
                <wp:lineTo x="4139" y="17721"/>
                <wp:lineTo x="4470" y="18420"/>
                <wp:lineTo x="14770" y="21999"/>
                <wp:lineTo x="15104" y="21307"/>
                <wp:lineTo x="20094" y="20662"/>
                <wp:lineTo x="22429" y="17209"/>
                <wp:lineTo x="21443" y="12332"/>
                <wp:lineTo x="19126" y="7441"/>
              </wp:wrapPolygon>
            </wp:wrapTight>
            <wp:docPr id="25" name="صورة 9" descr="w6w_w6w_200504281044155745c46734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9" descr="w6w_w6w_200504281044155745c46734a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rot="-2716423">
                      <a:off x="0" y="0"/>
                      <a:ext cx="875030" cy="418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19F8" w:rsidRDefault="002019F8" w:rsidP="006C302E"/>
    <w:p w:rsidR="002019F8" w:rsidRDefault="00882191" w:rsidP="006C302E">
      <w:r>
        <w:rPr>
          <w:noProof/>
        </w:rPr>
        <w:pict>
          <v:shape id="_x0000_s1059" type="#_x0000_t202" style="position:absolute;left:0;text-align:left;margin-left:-9.85pt;margin-top:3.5pt;width:466.55pt;height:240.5pt;z-index:251674112" filled="f" strokecolor="white [3212]">
            <v:textbox>
              <w:txbxContent>
                <w:p w:rsidR="005B3FA3" w:rsidRPr="005B3FA3" w:rsidRDefault="005B3FA3" w:rsidP="005B3FA3">
                  <w:pPr>
                    <w:rPr>
                      <w:sz w:val="32"/>
                      <w:szCs w:val="32"/>
                    </w:rPr>
                  </w:pPr>
                  <w:r w:rsidRPr="005B3FA3">
                    <w:rPr>
                      <w:sz w:val="32"/>
                      <w:szCs w:val="32"/>
                      <w:rtl/>
                    </w:rPr>
                    <w:t>اجتماع الأطفال في الحلقة ..السؤال عن أحوالهم  .....لعبة أصابع.</w:t>
                  </w:r>
                  <w:r w:rsidRPr="005B3FA3">
                    <w:rPr>
                      <w:rFonts w:hint="cs"/>
                      <w:sz w:val="32"/>
                      <w:szCs w:val="32"/>
                      <w:rtl/>
                    </w:rPr>
                    <w:t>(</w:t>
                  </w:r>
                  <w:r w:rsidRPr="006A7C07">
                    <w:rPr>
                      <w:rFonts w:hint="cs"/>
                      <w:color w:val="FF0000"/>
                      <w:sz w:val="32"/>
                      <w:szCs w:val="32"/>
                      <w:rtl/>
                    </w:rPr>
                    <w:t>أرانب خمسة</w:t>
                  </w:r>
                  <w:r w:rsidRPr="005B3FA3">
                    <w:rPr>
                      <w:rFonts w:hint="cs"/>
                      <w:sz w:val="32"/>
                      <w:szCs w:val="32"/>
                      <w:rtl/>
                    </w:rPr>
                    <w:t xml:space="preserve">  )</w:t>
                  </w:r>
                </w:p>
                <w:p w:rsidR="005B3FA3" w:rsidRPr="005B3FA3" w:rsidRDefault="005B3FA3" w:rsidP="005B3FA3">
                  <w:pPr>
                    <w:rPr>
                      <w:sz w:val="32"/>
                      <w:szCs w:val="32"/>
                      <w:rtl/>
                    </w:rPr>
                  </w:pPr>
                  <w:r w:rsidRPr="005B3FA3">
                    <w:rPr>
                      <w:sz w:val="32"/>
                      <w:szCs w:val="32"/>
                      <w:rtl/>
                    </w:rPr>
                    <w:t xml:space="preserve">اخذ اليوم والتاريخ .والشهر </w:t>
                  </w:r>
                  <w:r w:rsidRPr="005B3FA3">
                    <w:rPr>
                      <w:rFonts w:hint="cs"/>
                      <w:sz w:val="32"/>
                      <w:szCs w:val="32"/>
                      <w:rtl/>
                    </w:rPr>
                    <w:t xml:space="preserve"> والسنة والمستوى </w:t>
                  </w:r>
                  <w:r w:rsidRPr="005B3FA3">
                    <w:rPr>
                      <w:sz w:val="32"/>
                      <w:szCs w:val="32"/>
                      <w:rtl/>
                    </w:rPr>
                    <w:t xml:space="preserve">..اخذ الغياب </w:t>
                  </w:r>
                  <w:r w:rsidRPr="005B3FA3">
                    <w:rPr>
                      <w:rFonts w:hint="cs"/>
                      <w:sz w:val="32"/>
                      <w:szCs w:val="32"/>
                      <w:rtl/>
                    </w:rPr>
                    <w:t xml:space="preserve">واكتب أسماء الأطفال الغائبين </w:t>
                  </w:r>
                  <w:r w:rsidRPr="005B3FA3">
                    <w:rPr>
                      <w:sz w:val="32"/>
                      <w:szCs w:val="32"/>
                      <w:rtl/>
                    </w:rPr>
                    <w:t>.</w:t>
                  </w:r>
                  <w:r w:rsidRPr="005B3FA3">
                    <w:rPr>
                      <w:rFonts w:hint="cs"/>
                      <w:sz w:val="32"/>
                      <w:szCs w:val="32"/>
                      <w:rtl/>
                    </w:rPr>
                    <w:t xml:space="preserve"> ماذا نقول لأصحابنا الغائبين </w:t>
                  </w:r>
                  <w:r w:rsidRPr="005B3FA3">
                    <w:rPr>
                      <w:sz w:val="32"/>
                      <w:szCs w:val="32"/>
                      <w:rtl/>
                    </w:rPr>
                    <w:t xml:space="preserve">. </w:t>
                  </w:r>
                </w:p>
                <w:p w:rsidR="005B3FA3" w:rsidRPr="005B3FA3" w:rsidRDefault="005B3FA3" w:rsidP="005B3FA3">
                  <w:pPr>
                    <w:rPr>
                      <w:sz w:val="32"/>
                      <w:szCs w:val="32"/>
                    </w:rPr>
                  </w:pPr>
                  <w:r w:rsidRPr="005B3FA3">
                    <w:rPr>
                      <w:rFonts w:hint="cs"/>
                      <w:sz w:val="32"/>
                      <w:szCs w:val="32"/>
                      <w:rtl/>
                    </w:rPr>
                    <w:t>اطلب منهم الجلسة الصحيحة لقراءة القران الكريم.</w:t>
                  </w:r>
                </w:p>
                <w:p w:rsidR="005B3FA3" w:rsidRPr="005B3FA3" w:rsidRDefault="005B3FA3" w:rsidP="005B3FA3">
                  <w:pPr>
                    <w:rPr>
                      <w:sz w:val="32"/>
                      <w:szCs w:val="32"/>
                    </w:rPr>
                  </w:pPr>
                  <w:r w:rsidRPr="005B3FA3">
                    <w:rPr>
                      <w:rFonts w:hint="cs"/>
                      <w:sz w:val="32"/>
                      <w:szCs w:val="32"/>
                      <w:rtl/>
                    </w:rPr>
                    <w:t>تذكيرهم بقوله تعالى "</w:t>
                  </w:r>
                  <w:r w:rsidRPr="006A7C07">
                    <w:rPr>
                      <w:rFonts w:hint="cs"/>
                      <w:color w:val="FF0000"/>
                      <w:sz w:val="32"/>
                      <w:szCs w:val="32"/>
                      <w:rtl/>
                    </w:rPr>
                    <w:t>وإذا قرئ القران فاستمعوا له ........... ".</w:t>
                  </w:r>
                </w:p>
                <w:p w:rsidR="005B3FA3" w:rsidRPr="005B3FA3" w:rsidRDefault="005B3FA3" w:rsidP="005B3FA3">
                  <w:pPr>
                    <w:rPr>
                      <w:sz w:val="32"/>
                      <w:szCs w:val="32"/>
                      <w:rtl/>
                    </w:rPr>
                  </w:pPr>
                  <w:r w:rsidRPr="005B3FA3">
                    <w:rPr>
                      <w:rFonts w:hint="cs"/>
                      <w:sz w:val="32"/>
                      <w:szCs w:val="32"/>
                      <w:rtl/>
                    </w:rPr>
                    <w:t>تعويد الطفل على الترتيل وتحسين الصوت عند القراءة.</w:t>
                  </w:r>
                </w:p>
                <w:p w:rsidR="005B3FA3" w:rsidRPr="005B3FA3" w:rsidRDefault="005B3FA3" w:rsidP="005B3FA3">
                  <w:pPr>
                    <w:rPr>
                      <w:sz w:val="32"/>
                      <w:szCs w:val="32"/>
                    </w:rPr>
                  </w:pPr>
                  <w:r w:rsidRPr="005B3FA3">
                    <w:rPr>
                      <w:rFonts w:hint="cs"/>
                      <w:sz w:val="32"/>
                      <w:szCs w:val="32"/>
                      <w:rtl/>
                    </w:rPr>
                    <w:t>أسأل عن اسم السورة.</w:t>
                  </w:r>
                </w:p>
                <w:p w:rsidR="005B3FA3" w:rsidRPr="006A7C07" w:rsidRDefault="005B3FA3" w:rsidP="006A7C07">
                  <w:pPr>
                    <w:rPr>
                      <w:color w:val="FF0000"/>
                      <w:sz w:val="32"/>
                      <w:szCs w:val="32"/>
                      <w:rtl/>
                    </w:rPr>
                  </w:pPr>
                  <w:r w:rsidRPr="005B3FA3">
                    <w:rPr>
                      <w:rFonts w:hint="cs"/>
                      <w:sz w:val="32"/>
                      <w:szCs w:val="32"/>
                      <w:rtl/>
                    </w:rPr>
                    <w:t xml:space="preserve">ثم قراءة سورة </w:t>
                  </w:r>
                  <w:r w:rsidR="006A7C07" w:rsidRPr="006A7C07">
                    <w:rPr>
                      <w:rFonts w:hint="cs"/>
                      <w:color w:val="FF0000"/>
                      <w:sz w:val="32"/>
                      <w:szCs w:val="32"/>
                      <w:rtl/>
                    </w:rPr>
                    <w:t>الفلق.</w:t>
                  </w:r>
                </w:p>
                <w:p w:rsidR="005B3FA3" w:rsidRPr="005B3FA3" w:rsidRDefault="005B3FA3" w:rsidP="005B3FA3">
                  <w:pPr>
                    <w:rPr>
                      <w:sz w:val="32"/>
                      <w:szCs w:val="32"/>
                    </w:rPr>
                  </w:pPr>
                  <w:r w:rsidRPr="005B3FA3">
                    <w:rPr>
                      <w:rFonts w:hint="cs"/>
                      <w:sz w:val="32"/>
                      <w:szCs w:val="32"/>
                      <w:rtl/>
                    </w:rPr>
                    <w:t xml:space="preserve"> الترديد الجماعي لسورة الإخلاص.</w:t>
                  </w:r>
                </w:p>
                <w:p w:rsidR="005B3FA3" w:rsidRPr="005B3FA3" w:rsidRDefault="005B3FA3" w:rsidP="005B3FA3">
                  <w:pPr>
                    <w:rPr>
                      <w:sz w:val="32"/>
                      <w:szCs w:val="32"/>
                    </w:rPr>
                  </w:pPr>
                  <w:r w:rsidRPr="005B3FA3">
                    <w:rPr>
                      <w:rFonts w:hint="cs"/>
                      <w:sz w:val="32"/>
                      <w:szCs w:val="32"/>
                      <w:rtl/>
                    </w:rPr>
                    <w:t>اشكر الأطفال على حسن الاستماع والإنصات  لسورة الإخلاص .</w:t>
                  </w:r>
                </w:p>
                <w:p w:rsidR="005B3FA3" w:rsidRPr="005B3FA3" w:rsidRDefault="005B3FA3" w:rsidP="005B3FA3">
                  <w:pPr>
                    <w:rPr>
                      <w:sz w:val="32"/>
                      <w:szCs w:val="32"/>
                    </w:rPr>
                  </w:pPr>
                </w:p>
                <w:p w:rsidR="005B3FA3" w:rsidRPr="005B3FA3" w:rsidRDefault="005B3FA3">
                  <w:pPr>
                    <w:rPr>
                      <w:sz w:val="34"/>
                      <w:szCs w:val="34"/>
                    </w:rPr>
                  </w:pPr>
                </w:p>
              </w:txbxContent>
            </v:textbox>
            <w10:wrap anchorx="page"/>
          </v:shape>
        </w:pict>
      </w:r>
    </w:p>
    <w:p w:rsidR="002019F8" w:rsidRDefault="002019F8" w:rsidP="006C302E"/>
    <w:p w:rsidR="002019F8" w:rsidRDefault="002019F8" w:rsidP="006C302E"/>
    <w:p w:rsidR="002019F8" w:rsidRDefault="002019F8" w:rsidP="006C302E"/>
    <w:p w:rsidR="002019F8" w:rsidRDefault="002019F8" w:rsidP="006C302E"/>
    <w:p w:rsidR="002019F8" w:rsidRDefault="002019F8" w:rsidP="006C302E"/>
    <w:p w:rsidR="002019F8" w:rsidRDefault="002019F8" w:rsidP="006C302E"/>
    <w:p w:rsidR="002019F8" w:rsidRDefault="002019F8" w:rsidP="006C302E"/>
    <w:p w:rsidR="002019F8" w:rsidRDefault="002019F8" w:rsidP="006C302E"/>
    <w:p w:rsidR="002019F8" w:rsidRDefault="002019F8" w:rsidP="006C302E"/>
    <w:p w:rsidR="002019F8" w:rsidRDefault="002019F8">
      <w:pPr>
        <w:tabs>
          <w:tab w:val="left" w:pos="9258"/>
        </w:tabs>
        <w:rPr>
          <w:rtl/>
        </w:rPr>
      </w:pPr>
    </w:p>
    <w:p w:rsidR="005B3FA3" w:rsidRDefault="005B3FA3">
      <w:pPr>
        <w:tabs>
          <w:tab w:val="left" w:pos="9258"/>
        </w:tabs>
        <w:rPr>
          <w:rtl/>
        </w:rPr>
      </w:pPr>
    </w:p>
    <w:p w:rsidR="005B3FA3" w:rsidRDefault="005B3FA3">
      <w:pPr>
        <w:tabs>
          <w:tab w:val="left" w:pos="9258"/>
        </w:tabs>
        <w:rPr>
          <w:rtl/>
        </w:rPr>
      </w:pPr>
    </w:p>
    <w:p w:rsidR="005B3FA3" w:rsidRDefault="005B3FA3">
      <w:pPr>
        <w:tabs>
          <w:tab w:val="left" w:pos="9258"/>
        </w:tabs>
        <w:rPr>
          <w:rtl/>
        </w:rPr>
      </w:pPr>
    </w:p>
    <w:p w:rsidR="005B3FA3" w:rsidRDefault="005B3FA3">
      <w:pPr>
        <w:tabs>
          <w:tab w:val="left" w:pos="9258"/>
        </w:tabs>
        <w:rPr>
          <w:rtl/>
        </w:rPr>
      </w:pPr>
    </w:p>
    <w:p w:rsidR="005B3FA3" w:rsidRDefault="005B3FA3">
      <w:pPr>
        <w:tabs>
          <w:tab w:val="left" w:pos="9258"/>
        </w:tabs>
        <w:rPr>
          <w:rtl/>
        </w:rPr>
      </w:pPr>
    </w:p>
    <w:p w:rsidR="005B3FA3" w:rsidRDefault="005B3FA3">
      <w:pPr>
        <w:tabs>
          <w:tab w:val="left" w:pos="9258"/>
        </w:tabs>
        <w:rPr>
          <w:rtl/>
        </w:rPr>
      </w:pPr>
    </w:p>
    <w:p w:rsidR="005B3FA3" w:rsidRDefault="005B3FA3">
      <w:pPr>
        <w:tabs>
          <w:tab w:val="left" w:pos="9258"/>
        </w:tabs>
      </w:pPr>
    </w:p>
    <w:p w:rsidR="002019F8" w:rsidRDefault="002019F8">
      <w:pPr>
        <w:tabs>
          <w:tab w:val="left" w:pos="9258"/>
        </w:tabs>
      </w:pPr>
    </w:p>
    <w:p w:rsidR="002019F8" w:rsidRDefault="00AA6339" w:rsidP="006C302E">
      <w:pPr>
        <w:rPr>
          <w:rtl/>
        </w:rPr>
      </w:pPr>
      <w:r>
        <w:rPr>
          <w:rFonts w:hint="cs"/>
          <w:rtl/>
        </w:rPr>
        <w:br/>
      </w:r>
    </w:p>
    <w:p w:rsidR="00AA6339" w:rsidRDefault="00AA6339" w:rsidP="006C302E"/>
    <w:p w:rsidR="002019F8" w:rsidRDefault="00882191" w:rsidP="006C302E">
      <w:r>
        <w:pict>
          <v:shape id="AutoShape 21" o:spid="_x0000_s1040" style="position:absolute;left:0;text-align:left;margin-left:341.5pt;margin-top:5.3pt;width:141.1pt;height:28.85pt;z-index:251661824;visibility:visible" coordsize="1791967,366390" o:spt="100" adj="-11796480,,5400" path="m61065,r-1,c27339,,,27339,,61064l,305325v,33725,27339,61064,61064,61065l1730902,366390v33725,-1,61065,-27340,61065,-61065l1791967,61065c1791967,27339,1764627,,1730902,xe" fillcolor="#b2a1c7" strokecolor="#b2a1c7" strokeweight=".35281mm">
            <v:fill color2="#e5dfec" angle="135" focus="50%" type="gradient">
              <o:fill v:ext="view" type="gradientUnscaled"/>
            </v:fill>
            <v:stroke joinstyle="round"/>
            <v:shadow on="t" color="#3f3151" opacity=".5" origin="-.5,-.5" offset=".35281mm,.70561mm"/>
            <v:formulas/>
            <v:path o:connecttype="custom" o:connectlocs="895984,0;1791967,183195;895984,366390;0,183195;895984,0;1791967,183195;895984,366390;0,183195;895984,0;1791967,183195;895984,366390;0,183195;895984,0;1791967,183195;895984,366390;0,183195" o:connectangles="270,0,90,180,270,0,90,180,270,0,90,180,270,0,90,180" textboxrect="17886,17886,1774081,348504"/>
            <v:textbox style="mso-next-textbox:#AutoShape 21;mso-rotate-with-shape:t">
              <w:txbxContent>
                <w:p w:rsidR="002019F8" w:rsidRDefault="003532AB">
                  <w:pPr>
                    <w:jc w:val="center"/>
                  </w:pPr>
                  <w:r>
                    <w:rPr>
                      <w:b/>
                      <w:bCs/>
                      <w:color w:val="FF0000"/>
                      <w:sz w:val="32"/>
                      <w:szCs w:val="32"/>
                      <w:rtl/>
                    </w:rPr>
                    <w:t>المدخل</w:t>
                  </w:r>
                </w:p>
              </w:txbxContent>
            </v:textbox>
          </v:shape>
        </w:pict>
      </w:r>
    </w:p>
    <w:p w:rsidR="002019F8" w:rsidRDefault="002019F8" w:rsidP="006C302E"/>
    <w:p w:rsidR="002019F8" w:rsidRDefault="002019F8" w:rsidP="006C302E"/>
    <w:p w:rsidR="002019F8" w:rsidRDefault="00882191" w:rsidP="006C302E">
      <w:r w:rsidRPr="00882191">
        <w:rPr>
          <w:rFonts w:cs="MCS Shafa S_U normal."/>
          <w:sz w:val="30"/>
          <w:szCs w:val="30"/>
        </w:rPr>
        <w:pict>
          <v:shape id="AutoShape 70" o:spid="_x0000_s1041" style="position:absolute;left:0;text-align:left;margin-left:27.6pt;margin-top:1pt;width:481.35pt;height:533pt;z-index:251660800;visibility:visible" coordsize="5546722,3037207" o:spt="100" adj="-11796480,,5400" path="m,nsl5546722,r,2657557l5167070,3037207,,3037207xem5167070,3037207nsl5243002,2733487r303720,-75930xem5167070,3037207nfl5243002,2733487r303720,-75930l5167070,3037207,,3037207,,,5546722,r,2657557e" strokecolor="#d99594" strokeweight=".35281mm">
            <v:fill color2="#e5b8b7" focus="100%" type="gradient">
              <o:fill v:ext="view" type="gradientUnscaled"/>
            </v:fill>
            <v:stroke joinstyle="round"/>
            <v:shadow on="t" color="#622423" opacity=".5" origin="-.5,-.5" offset=".35281mm,.70561mm"/>
            <v:formulas/>
            <v:path o:connecttype="custom" o:connectlocs="2773361,0;5546722,1406205;2773361,2812410;0,1406205;2773361,0;5546722,1465595;2773361,2931188;0,1465595;2773361,0;5546722,1527492;2773361,3054983;0,1527492;2773361,0;5546722,1592004;2773361,3184006;0,1592004;2773361,0;5546722,1592005;2773361,3184006;0,1592005" o:connectangles="270,0,90,180,270,0,90,180,270,0,90,180,270,0,90,180,270,0,90,180" textboxrect="0,0,5546722,2657557"/>
            <v:textbox style="mso-next-textbox:#AutoShape 70;mso-rotate-with-shape:t">
              <w:txbxContent>
                <w:p w:rsidR="005B3FA3" w:rsidRPr="00A606CD" w:rsidRDefault="005B3FA3" w:rsidP="00A606CD">
                  <w:pPr>
                    <w:numPr>
                      <w:ilvl w:val="0"/>
                      <w:numId w:val="1"/>
                    </w:numPr>
                    <w:suppressAutoHyphens w:val="0"/>
                    <w:autoSpaceDN/>
                    <w:textAlignment w:val="auto"/>
                    <w:rPr>
                      <w:sz w:val="32"/>
                      <w:szCs w:val="32"/>
                      <w:lang w:bidi="ar-AE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 xml:space="preserve">اخبر </w:t>
                  </w:r>
                  <w:r w:rsidRPr="005B3FA3"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 xml:space="preserve"> الأطفال أن حديث اليوم سيكون عن العائلة ، وأن لكل طفل عائلة يعيش معها </w:t>
                  </w:r>
                </w:p>
                <w:p w:rsidR="00A606CD" w:rsidRPr="00A606CD" w:rsidRDefault="00A606CD" w:rsidP="00A606CD">
                  <w:pPr>
                    <w:numPr>
                      <w:ilvl w:val="0"/>
                      <w:numId w:val="1"/>
                    </w:numPr>
                    <w:suppressAutoHyphens w:val="0"/>
                    <w:autoSpaceDN/>
                    <w:textAlignment w:val="auto"/>
                    <w:rPr>
                      <w:sz w:val="32"/>
                      <w:szCs w:val="32"/>
                      <w:lang w:bidi="ar-AE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 xml:space="preserve">سوف أقص عليكم قصة رجل أسمة عبد الله  واعرض بطاقة عليها اسم عبد الله </w:t>
                  </w:r>
                </w:p>
                <w:p w:rsidR="005B3FA3" w:rsidRPr="005B3FA3" w:rsidRDefault="005B3FA3" w:rsidP="00A606CD">
                  <w:pPr>
                    <w:numPr>
                      <w:ilvl w:val="0"/>
                      <w:numId w:val="1"/>
                    </w:numPr>
                    <w:suppressAutoHyphens w:val="0"/>
                    <w:autoSpaceDN/>
                    <w:textAlignment w:val="auto"/>
                    <w:rPr>
                      <w:sz w:val="32"/>
                      <w:szCs w:val="32"/>
                      <w:lang w:bidi="ar-AE"/>
                    </w:rPr>
                  </w:pPr>
                  <w:r w:rsidRPr="005B3FA3"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 xml:space="preserve">تزوج ( </w:t>
                  </w:r>
                  <w:r w:rsidR="00A606CD" w:rsidRPr="005B3FA3"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>عبدا لل</w:t>
                  </w:r>
                  <w:r w:rsidR="00A606CD" w:rsidRPr="005B3FA3">
                    <w:rPr>
                      <w:rFonts w:hint="eastAsia"/>
                      <w:sz w:val="32"/>
                      <w:szCs w:val="32"/>
                      <w:rtl/>
                      <w:lang w:bidi="ar-AE"/>
                    </w:rPr>
                    <w:t>ه</w:t>
                  </w:r>
                  <w:r w:rsidRPr="005B3FA3"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 xml:space="preserve"> ) من فتاة أسمها ( آمنة بنت وهب ) </w:t>
                  </w:r>
                  <w:r w:rsidR="00A606CD"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>ا</w:t>
                  </w:r>
                  <w:r w:rsidRPr="005B3FA3"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>عرض عليهم بطاقة باسم ( آمنة ) و</w:t>
                  </w:r>
                  <w:r w:rsidR="00A606CD"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>ا</w:t>
                  </w:r>
                  <w:r w:rsidRPr="005B3FA3"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>عرضها على اللوحة ، ثم رزقهم الله تعالى بطفل أسموه ( محمد ) هو نبينا الكريم ، و</w:t>
                  </w:r>
                  <w:r w:rsidR="00A606CD"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>ا</w:t>
                  </w:r>
                  <w:r w:rsidRPr="005B3FA3"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 xml:space="preserve">عرض عليهم بطاقة مكتوب عليها اسم     ( محمد ) </w:t>
                  </w:r>
                </w:p>
                <w:p w:rsidR="005B3FA3" w:rsidRPr="005B3FA3" w:rsidRDefault="005B3FA3" w:rsidP="00A606CD">
                  <w:pPr>
                    <w:numPr>
                      <w:ilvl w:val="0"/>
                      <w:numId w:val="1"/>
                    </w:numPr>
                    <w:suppressAutoHyphens w:val="0"/>
                    <w:autoSpaceDN/>
                    <w:textAlignment w:val="auto"/>
                    <w:rPr>
                      <w:sz w:val="32"/>
                      <w:szCs w:val="32"/>
                      <w:lang w:bidi="ar-AE"/>
                    </w:rPr>
                  </w:pPr>
                  <w:r w:rsidRPr="005B3FA3"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 xml:space="preserve">عندما كبر الرسول محمد - عليه السلام ، تزوج من ( السيدة خديجة ) </w:t>
                  </w:r>
                  <w:r w:rsidR="00A606CD"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>ا</w:t>
                  </w:r>
                  <w:r w:rsidRPr="005B3FA3"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 xml:space="preserve">عرض عليهم بطاقة اسم ( خديجة ) وأنجب منها ( فاطمة ، ورقية ، وأم كلثوم ، وزينب ، </w:t>
                  </w:r>
                  <w:r w:rsidR="00A606CD" w:rsidRPr="005B3FA3"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>وعبد الل</w:t>
                  </w:r>
                  <w:r w:rsidR="00A606CD" w:rsidRPr="005B3FA3">
                    <w:rPr>
                      <w:rFonts w:hint="eastAsia"/>
                      <w:sz w:val="32"/>
                      <w:szCs w:val="32"/>
                      <w:rtl/>
                      <w:lang w:bidi="ar-AE"/>
                    </w:rPr>
                    <w:t>ه</w:t>
                  </w:r>
                  <w:r w:rsidRPr="005B3FA3"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 xml:space="preserve"> وقاسم ) </w:t>
                  </w:r>
                  <w:r w:rsidR="00A606CD"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>ا</w:t>
                  </w:r>
                  <w:r w:rsidRPr="005B3FA3"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 xml:space="preserve">عرض </w:t>
                  </w:r>
                  <w:r w:rsidR="00A606CD"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 xml:space="preserve">عليهم </w:t>
                  </w:r>
                  <w:r w:rsidRPr="005B3FA3"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 xml:space="preserve">بطاقات </w:t>
                  </w:r>
                  <w:r w:rsidR="00A606CD" w:rsidRPr="005B3FA3"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>بأسماء</w:t>
                  </w:r>
                  <w:r w:rsidRPr="005B3FA3"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 xml:space="preserve"> الأبناء بالتوالي على </w:t>
                  </w:r>
                  <w:r w:rsidR="00A606CD"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 xml:space="preserve">الشجرة </w:t>
                  </w:r>
                  <w:r w:rsidRPr="005B3FA3"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 xml:space="preserve"> ، وتزوج نبينا من السيدة ( ماريا ) </w:t>
                  </w:r>
                  <w:r w:rsidR="00A606CD" w:rsidRPr="005B3FA3"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>وأنجب</w:t>
                  </w:r>
                  <w:r w:rsidRPr="005B3FA3"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 xml:space="preserve"> منها ( إبراهيم ) </w:t>
                  </w:r>
                  <w:r w:rsidR="00A606CD"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>وا</w:t>
                  </w:r>
                  <w:r w:rsidRPr="005B3FA3"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 xml:space="preserve">عرض عليهم بطاقة باسم ( ماريا </w:t>
                  </w:r>
                  <w:r w:rsidR="00A606CD" w:rsidRPr="005B3FA3"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>وإبراهيم</w:t>
                  </w:r>
                  <w:r w:rsidRPr="005B3FA3"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 xml:space="preserve"> ) </w:t>
                  </w:r>
                </w:p>
                <w:p w:rsidR="005B3FA3" w:rsidRDefault="005B3FA3" w:rsidP="00A606CD">
                  <w:pPr>
                    <w:numPr>
                      <w:ilvl w:val="0"/>
                      <w:numId w:val="1"/>
                    </w:numPr>
                    <w:suppressAutoHyphens w:val="0"/>
                    <w:autoSpaceDN/>
                    <w:textAlignment w:val="auto"/>
                    <w:rPr>
                      <w:sz w:val="32"/>
                      <w:szCs w:val="32"/>
                      <w:lang w:bidi="ar-AE"/>
                    </w:rPr>
                  </w:pPr>
                  <w:r w:rsidRPr="005B3FA3"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 xml:space="preserve">بعد أن تكتمل شجرة عائلة الرسول عليه السلام </w:t>
                  </w:r>
                  <w:r w:rsidR="00A606CD"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>ا</w:t>
                  </w:r>
                  <w:r w:rsidRPr="005B3FA3"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 xml:space="preserve">عرض عليهم اسمه بالكامل ( محمد بن </w:t>
                  </w:r>
                  <w:r w:rsidR="00A606CD" w:rsidRPr="005B3FA3"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>عبدا لل</w:t>
                  </w:r>
                  <w:r w:rsidR="00A606CD" w:rsidRPr="005B3FA3">
                    <w:rPr>
                      <w:rFonts w:hint="eastAsia"/>
                      <w:sz w:val="32"/>
                      <w:szCs w:val="32"/>
                      <w:rtl/>
                      <w:lang w:bidi="ar-AE"/>
                    </w:rPr>
                    <w:t>ه</w:t>
                  </w:r>
                  <w:r w:rsidRPr="005B3FA3"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 xml:space="preserve"> بن </w:t>
                  </w:r>
                  <w:r w:rsidR="00A606CD" w:rsidRPr="005B3FA3"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>عبد المطل</w:t>
                  </w:r>
                  <w:r w:rsidR="00A606CD" w:rsidRPr="005B3FA3">
                    <w:rPr>
                      <w:rFonts w:hint="eastAsia"/>
                      <w:sz w:val="32"/>
                      <w:szCs w:val="32"/>
                      <w:rtl/>
                      <w:lang w:bidi="ar-AE"/>
                    </w:rPr>
                    <w:t>ب</w:t>
                  </w:r>
                  <w:r w:rsidRPr="005B3FA3"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 xml:space="preserve"> ) .</w:t>
                  </w:r>
                </w:p>
                <w:p w:rsidR="00A606CD" w:rsidRDefault="00A606CD" w:rsidP="00A606CD">
                  <w:pPr>
                    <w:numPr>
                      <w:ilvl w:val="0"/>
                      <w:numId w:val="1"/>
                    </w:numPr>
                    <w:suppressAutoHyphens w:val="0"/>
                    <w:autoSpaceDN/>
                    <w:textAlignment w:val="auto"/>
                    <w:rPr>
                      <w:sz w:val="32"/>
                      <w:szCs w:val="32"/>
                      <w:lang w:bidi="ar-AE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>ما اسم نبينا ؟</w:t>
                  </w:r>
                </w:p>
                <w:p w:rsidR="00A606CD" w:rsidRDefault="00A606CD" w:rsidP="00A606CD">
                  <w:pPr>
                    <w:numPr>
                      <w:ilvl w:val="0"/>
                      <w:numId w:val="1"/>
                    </w:numPr>
                    <w:suppressAutoHyphens w:val="0"/>
                    <w:autoSpaceDN/>
                    <w:textAlignment w:val="auto"/>
                    <w:rPr>
                      <w:sz w:val="32"/>
                      <w:szCs w:val="32"/>
                      <w:lang w:bidi="ar-AE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>ما اسم أبوه؟ واسم امة ؟</w:t>
                  </w:r>
                </w:p>
                <w:p w:rsidR="00A606CD" w:rsidRDefault="00A606CD" w:rsidP="00A606CD">
                  <w:pPr>
                    <w:numPr>
                      <w:ilvl w:val="0"/>
                      <w:numId w:val="1"/>
                    </w:numPr>
                    <w:suppressAutoHyphens w:val="0"/>
                    <w:autoSpaceDN/>
                    <w:textAlignment w:val="auto"/>
                    <w:rPr>
                      <w:sz w:val="32"/>
                      <w:szCs w:val="32"/>
                      <w:lang w:bidi="ar-AE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>من هن زوجاته؟</w:t>
                  </w:r>
                </w:p>
                <w:p w:rsidR="00A606CD" w:rsidRDefault="00A606CD" w:rsidP="00A606CD">
                  <w:pPr>
                    <w:numPr>
                      <w:ilvl w:val="0"/>
                      <w:numId w:val="1"/>
                    </w:numPr>
                    <w:suppressAutoHyphens w:val="0"/>
                    <w:autoSpaceDN/>
                    <w:textAlignment w:val="auto"/>
                    <w:rPr>
                      <w:sz w:val="32"/>
                      <w:szCs w:val="32"/>
                      <w:lang w:bidi="ar-AE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>كم بنتا عنده؟</w:t>
                  </w:r>
                </w:p>
                <w:p w:rsidR="00A606CD" w:rsidRDefault="00A606CD" w:rsidP="00A606CD">
                  <w:pPr>
                    <w:numPr>
                      <w:ilvl w:val="0"/>
                      <w:numId w:val="1"/>
                    </w:numPr>
                    <w:suppressAutoHyphens w:val="0"/>
                    <w:autoSpaceDN/>
                    <w:textAlignment w:val="auto"/>
                    <w:rPr>
                      <w:sz w:val="32"/>
                      <w:szCs w:val="32"/>
                      <w:lang w:bidi="ar-AE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>كم ولد عنده؟</w:t>
                  </w:r>
                </w:p>
                <w:p w:rsidR="00A606CD" w:rsidRPr="005B3FA3" w:rsidRDefault="00A606CD" w:rsidP="00A606CD">
                  <w:pPr>
                    <w:numPr>
                      <w:ilvl w:val="0"/>
                      <w:numId w:val="1"/>
                    </w:numPr>
                    <w:suppressAutoHyphens w:val="0"/>
                    <w:autoSpaceDN/>
                    <w:textAlignment w:val="auto"/>
                    <w:rPr>
                      <w:sz w:val="32"/>
                      <w:szCs w:val="32"/>
                      <w:lang w:bidi="ar-AE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>ماذا نقول عندما نسمع اسم الرسول صل الله علية وسلم؟</w:t>
                  </w:r>
                </w:p>
                <w:p w:rsidR="005B3FA3" w:rsidRPr="005B3FA3" w:rsidRDefault="005B3FA3" w:rsidP="005B3FA3">
                  <w:pPr>
                    <w:numPr>
                      <w:ilvl w:val="0"/>
                      <w:numId w:val="1"/>
                    </w:numPr>
                    <w:suppressAutoHyphens w:val="0"/>
                    <w:autoSpaceDN/>
                    <w:textAlignment w:val="auto"/>
                    <w:rPr>
                      <w:sz w:val="32"/>
                      <w:szCs w:val="32"/>
                      <w:lang w:bidi="ar-AE"/>
                    </w:rPr>
                  </w:pPr>
                  <w:r w:rsidRPr="005B3FA3"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>نشاط الحلقة ..</w:t>
                  </w:r>
                </w:p>
                <w:p w:rsidR="005B3FA3" w:rsidRPr="005B3FA3" w:rsidRDefault="00A606CD" w:rsidP="00372336">
                  <w:pPr>
                    <w:numPr>
                      <w:ilvl w:val="0"/>
                      <w:numId w:val="1"/>
                    </w:numPr>
                    <w:suppressAutoHyphens w:val="0"/>
                    <w:autoSpaceDN/>
                    <w:textAlignment w:val="auto"/>
                    <w:rPr>
                      <w:sz w:val="32"/>
                      <w:szCs w:val="32"/>
                      <w:lang w:bidi="ar-AE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>أ</w:t>
                  </w:r>
                  <w:r w:rsidRPr="005B3FA3"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>وزع</w:t>
                  </w:r>
                  <w:r w:rsidR="005B3FA3" w:rsidRPr="005B3FA3"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 xml:space="preserve"> على الأطفال بطاقات </w:t>
                  </w:r>
                  <w:r w:rsidRPr="005B3FA3"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>بالأسماء</w:t>
                  </w:r>
                  <w:r w:rsidR="005B3FA3" w:rsidRPr="005B3FA3"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 xml:space="preserve"> المعروضة على </w:t>
                  </w:r>
                  <w:r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 xml:space="preserve">الشجرة </w:t>
                  </w:r>
                  <w:r w:rsidR="005B3FA3" w:rsidRPr="005B3FA3"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 xml:space="preserve"> من شجرة الرسول عليه السلام .. ويقوم الطفل بمطابقة الاسم الذي عنده بالاسم الموجود على </w:t>
                  </w:r>
                  <w:r w:rsidR="00372336"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 xml:space="preserve">الشجرة </w:t>
                  </w:r>
                  <w:r w:rsidR="005B3FA3" w:rsidRPr="005B3FA3"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 xml:space="preserve"> . </w:t>
                  </w:r>
                </w:p>
                <w:p w:rsidR="00B45676" w:rsidRPr="005B3FA3" w:rsidRDefault="00B45676" w:rsidP="009D0B90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5B3FA3" w:rsidRPr="005B3FA3" w:rsidRDefault="005B3FA3" w:rsidP="009D0B90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A606CD" w:rsidRDefault="00A606CD" w:rsidP="00A606CD">
                  <w:pPr>
                    <w:suppressAutoHyphens w:val="0"/>
                    <w:autoSpaceDN/>
                    <w:ind w:left="360"/>
                    <w:textAlignment w:val="auto"/>
                    <w:rPr>
                      <w:sz w:val="32"/>
                      <w:szCs w:val="32"/>
                      <w:rtl/>
                      <w:lang w:bidi="ar-AE"/>
                    </w:rPr>
                  </w:pPr>
                </w:p>
                <w:p w:rsidR="00893067" w:rsidRPr="00A606CD" w:rsidRDefault="00A606CD" w:rsidP="00A606CD">
                  <w:pPr>
                    <w:suppressAutoHyphens w:val="0"/>
                    <w:autoSpaceDN/>
                    <w:ind w:left="360"/>
                    <w:textAlignment w:val="auto"/>
                    <w:rPr>
                      <w:sz w:val="32"/>
                      <w:szCs w:val="32"/>
                      <w:rtl/>
                      <w:lang w:bidi="ar-AE"/>
                    </w:rPr>
                  </w:pPr>
                  <w:r w:rsidRPr="00A606CD"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>وا</w:t>
                  </w:r>
                  <w:r w:rsidR="00893067" w:rsidRPr="00A606CD"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 xml:space="preserve">شكر الأطفال على مشاركتهم </w:t>
                  </w:r>
                  <w:r w:rsidR="002E4288" w:rsidRPr="00A606CD"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 xml:space="preserve">لي في الحلقة </w:t>
                  </w:r>
                  <w:r w:rsidR="00893067" w:rsidRPr="00A606CD"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 xml:space="preserve"> </w:t>
                  </w:r>
                </w:p>
                <w:p w:rsidR="00893067" w:rsidRPr="00A606CD" w:rsidRDefault="00893067" w:rsidP="00A606CD">
                  <w:pPr>
                    <w:numPr>
                      <w:ilvl w:val="0"/>
                      <w:numId w:val="1"/>
                    </w:numPr>
                    <w:suppressAutoHyphens w:val="0"/>
                    <w:autoSpaceDN/>
                    <w:textAlignment w:val="auto"/>
                    <w:rPr>
                      <w:sz w:val="32"/>
                      <w:szCs w:val="32"/>
                      <w:rtl/>
                      <w:lang w:bidi="ar-AE"/>
                    </w:rPr>
                  </w:pPr>
                  <w:r w:rsidRPr="00A606CD"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 xml:space="preserve">وألان  مارايكم أن </w:t>
                  </w:r>
                  <w:r w:rsidR="002E4288" w:rsidRPr="00A606CD">
                    <w:rPr>
                      <w:rFonts w:hint="cs"/>
                      <w:sz w:val="32"/>
                      <w:szCs w:val="32"/>
                      <w:rtl/>
                      <w:lang w:bidi="ar-AE"/>
                    </w:rPr>
                    <w:t>نتوجه بهدوء للعب في الخارج</w:t>
                  </w:r>
                </w:p>
                <w:p w:rsidR="00893067" w:rsidRPr="00893067" w:rsidRDefault="00893067" w:rsidP="009D0B90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2019F8" w:rsidRDefault="002019F8" w:rsidP="006C302E"/>
    <w:p w:rsidR="002019F8" w:rsidRDefault="002019F8" w:rsidP="006C302E"/>
    <w:p w:rsidR="002019F8" w:rsidRDefault="002019F8" w:rsidP="006C302E"/>
    <w:p w:rsidR="002019F8" w:rsidRDefault="002019F8" w:rsidP="006C302E"/>
    <w:p w:rsidR="002019F8" w:rsidRDefault="002019F8" w:rsidP="006C302E"/>
    <w:p w:rsidR="002019F8" w:rsidRDefault="002019F8" w:rsidP="006C302E"/>
    <w:p w:rsidR="002019F8" w:rsidRDefault="002019F8" w:rsidP="006C302E"/>
    <w:p w:rsidR="002019F8" w:rsidRDefault="002019F8" w:rsidP="006C302E"/>
    <w:p w:rsidR="002019F8" w:rsidRDefault="002019F8" w:rsidP="006C302E"/>
    <w:p w:rsidR="002019F8" w:rsidRDefault="002019F8" w:rsidP="006C302E"/>
    <w:p w:rsidR="002019F8" w:rsidRDefault="002019F8" w:rsidP="006C302E"/>
    <w:p w:rsidR="002019F8" w:rsidRDefault="002019F8" w:rsidP="006C302E"/>
    <w:p w:rsidR="002019F8" w:rsidRDefault="002019F8" w:rsidP="006C302E"/>
    <w:p w:rsidR="002019F8" w:rsidRDefault="003532AB" w:rsidP="006C302E">
      <w:r>
        <w:rPr>
          <w:rtl/>
        </w:rPr>
        <w:t xml:space="preserve">             </w:t>
      </w:r>
    </w:p>
    <w:p w:rsidR="002019F8" w:rsidRDefault="002019F8" w:rsidP="006C302E"/>
    <w:p w:rsidR="002019F8" w:rsidRDefault="002019F8" w:rsidP="006C302E"/>
    <w:p w:rsidR="002019F8" w:rsidRDefault="002019F8" w:rsidP="006C302E"/>
    <w:p w:rsidR="002019F8" w:rsidRDefault="002019F8" w:rsidP="006C302E"/>
    <w:p w:rsidR="002019F8" w:rsidRDefault="002019F8" w:rsidP="006C302E"/>
    <w:p w:rsidR="002019F8" w:rsidRDefault="003532AB" w:rsidP="006C302E">
      <w:r>
        <w:rPr>
          <w:rtl/>
        </w:rPr>
        <w:t xml:space="preserve"> </w:t>
      </w:r>
    </w:p>
    <w:p w:rsidR="002019F8" w:rsidRDefault="002019F8" w:rsidP="006C302E"/>
    <w:p w:rsidR="002019F8" w:rsidRDefault="002019F8" w:rsidP="006C302E"/>
    <w:p w:rsidR="002019F8" w:rsidRDefault="002019F8" w:rsidP="006C302E"/>
    <w:p w:rsidR="002019F8" w:rsidRDefault="002019F8" w:rsidP="006C302E"/>
    <w:p w:rsidR="002019F8" w:rsidRDefault="002019F8" w:rsidP="006C302E"/>
    <w:p w:rsidR="002019F8" w:rsidRDefault="002019F8" w:rsidP="006C302E"/>
    <w:p w:rsidR="002019F8" w:rsidRDefault="00882191" w:rsidP="006C302E">
      <w:r>
        <w:rPr>
          <w:noProof/>
        </w:rPr>
        <w:pict>
          <v:roundrect id="_x0000_s1058" style="position:absolute;left:0;text-align:left;margin-left:393.8pt;margin-top:9.2pt;width:95.15pt;height:28.8pt;z-index:251673088" arcsize="10923f">
            <v:textbox>
              <w:txbxContent>
                <w:p w:rsidR="00893067" w:rsidRPr="0097603C" w:rsidRDefault="00893067" w:rsidP="00893067">
                  <w:pPr>
                    <w:jc w:val="center"/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</w:pPr>
                  <w:r w:rsidRPr="0097603C">
                    <w:rPr>
                      <w:rFonts w:ascii="Arial" w:hAnsi="Arial" w:cs="Arial" w:hint="cs"/>
                      <w:b/>
                      <w:bCs/>
                      <w:sz w:val="32"/>
                      <w:szCs w:val="32"/>
                      <w:rtl/>
                    </w:rPr>
                    <w:t>الانتقال</w:t>
                  </w:r>
                </w:p>
              </w:txbxContent>
            </v:textbox>
            <w10:wrap anchorx="page"/>
          </v:roundrect>
        </w:pict>
      </w:r>
    </w:p>
    <w:p w:rsidR="002019F8" w:rsidRDefault="005E73C0" w:rsidP="006C302E">
      <w:r>
        <w:rPr>
          <w:noProof/>
          <w:rtl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5641975</wp:posOffset>
            </wp:positionH>
            <wp:positionV relativeFrom="paragraph">
              <wp:posOffset>303530</wp:posOffset>
            </wp:positionV>
            <wp:extent cx="871855" cy="419100"/>
            <wp:effectExtent l="0" t="76200" r="0" b="76200"/>
            <wp:wrapNone/>
            <wp:docPr id="22" name="صورة 9" descr="w6w_w6w_200504281044155745c46734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9" descr="w6w_w6w_200504281044155745c46734a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rot="-2716423">
                      <a:off x="0" y="0"/>
                      <a:ext cx="87185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19F8" w:rsidRDefault="003532AB" w:rsidP="006C302E">
      <w:r>
        <w:rPr>
          <w:rtl/>
        </w:rPr>
        <w:tab/>
      </w:r>
    </w:p>
    <w:p w:rsidR="002019F8" w:rsidRDefault="002019F8" w:rsidP="006C302E"/>
    <w:p w:rsidR="002019F8" w:rsidRDefault="002019F8" w:rsidP="006C302E"/>
    <w:p w:rsidR="002019F8" w:rsidRDefault="002019F8" w:rsidP="006C302E"/>
    <w:p w:rsidR="002019F8" w:rsidRDefault="002019F8" w:rsidP="006C302E"/>
    <w:p w:rsidR="002019F8" w:rsidRDefault="002019F8" w:rsidP="006C302E"/>
    <w:p w:rsidR="002019F8" w:rsidRDefault="005E73C0" w:rsidP="006C302E">
      <w:r>
        <w:rPr>
          <w:noProof/>
          <w:rtl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600075</wp:posOffset>
            </wp:positionH>
            <wp:positionV relativeFrom="paragraph">
              <wp:posOffset>38735</wp:posOffset>
            </wp:positionV>
            <wp:extent cx="871855" cy="441325"/>
            <wp:effectExtent l="38100" t="0" r="42545" b="0"/>
            <wp:wrapNone/>
            <wp:docPr id="21" name="صورة 9" descr="w6w_w6w_200504281044155745c46734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9" descr="w6w_w6w_200504281044155745c46734a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rot="-1530050">
                      <a:off x="0" y="0"/>
                      <a:ext cx="871855" cy="44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19F8" w:rsidRDefault="00AA6339" w:rsidP="006C302E">
      <w:r>
        <w:rPr>
          <w:noProof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column">
              <wp:posOffset>5719354</wp:posOffset>
            </wp:positionH>
            <wp:positionV relativeFrom="paragraph">
              <wp:posOffset>352243</wp:posOffset>
            </wp:positionV>
            <wp:extent cx="875212" cy="478428"/>
            <wp:effectExtent l="0" t="114300" r="0" b="35922"/>
            <wp:wrapNone/>
            <wp:docPr id="20" name="صورة 9" descr="w6w_w6w_200504281044155745c46734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9" descr="w6w_w6w_200504281044155745c46734a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rot="12317458">
                      <a:off x="0" y="0"/>
                      <a:ext cx="875212" cy="478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2191">
        <w:pict>
          <v:shape id="AutoShape 23" o:spid="_x0000_s1042" style="position:absolute;left:0;text-align:left;margin-left:192.7pt;margin-top:48.65pt;width:185.65pt;height:39.4pt;z-index:251662848;visibility:visible;mso-position-horizontal-relative:text;mso-position-vertical-relative:text" coordsize="2357752,500377" o:spt="100" adj="-11796480,,5400" path="m83396,r-1,c37337,,,37337,,83395l,416981v,46058,37337,83395,83395,83396l2274357,500377v46058,-1,83396,-37338,83396,-83396l2357753,83396c2357753,37337,2320415,,2274357,xe" fillcolor="#92cddc" strokecolor="#92cddc" strokeweight=".35281mm">
            <v:fill color2="#daeef3" angle="135" focus="50%" type="gradient">
              <o:fill v:ext="view" type="gradientUnscaled"/>
            </v:fill>
            <v:stroke joinstyle="round"/>
            <v:shadow on="t" color="#205867" opacity=".5" origin="-.5,-.5" offset=".35281mm,.70561mm"/>
            <v:formulas/>
            <v:path o:connecttype="custom" o:connectlocs="1178876,0;2357752,250189;1178876,500377;0,250189;1178876,0;2357752,250189;1178876,500377;0,250189;1178876,0;2357752,250189;1178876,500377;0,250189;1178876,0;2357752,250189;1178876,500377;0,250189" o:connectangles="270,0,90,180,270,0,90,180,270,0,90,180,270,0,90,180" textboxrect="24427,24427,2333324,475950"/>
            <v:textbox style="mso-rotate-with-shape:t">
              <w:txbxContent>
                <w:p w:rsidR="002019F8" w:rsidRPr="007C3C90" w:rsidRDefault="003532AB" w:rsidP="006C302E">
                  <w:pPr>
                    <w:rPr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7C3C90">
                    <w:rPr>
                      <w:b/>
                      <w:bCs/>
                      <w:color w:val="FF0000"/>
                      <w:sz w:val="32"/>
                      <w:szCs w:val="32"/>
                      <w:rtl/>
                    </w:rPr>
                    <w:t>مراقبة الأمور خلال  النشاط</w:t>
                  </w:r>
                </w:p>
              </w:txbxContent>
            </v:textbox>
          </v:shape>
        </w:pict>
      </w:r>
      <w:r w:rsidR="00882191">
        <w:pict>
          <v:roundrect id="AutoShape 26" o:spid="_x0000_s1043" style="position:absolute;left:0;text-align:left;margin-left:54.35pt;margin-top:93.45pt;width:407.75pt;height:81.2pt;z-index:251663872;visibility:visible;mso-position-horizontal-relative:text;mso-position-vertical-relative:text" arcsize="10923f" strokecolor="#d99594" strokeweight=".35281mm">
            <v:fill color2="#e5b8b7" focus="100%" type="gradient">
              <o:fill v:ext="view" type="gradientUnscaled"/>
            </v:fill>
            <v:shadow on="t" color="#622423" opacity=".5" origin="-.5,-.5" offset=".35281mm,.70561mm"/>
            <v:textbox style="mso-rotate-with-shape:t">
              <w:txbxContent>
                <w:p w:rsidR="007C3C90" w:rsidRPr="00843E23" w:rsidRDefault="003532AB" w:rsidP="007C3C90">
                  <w:pPr>
                    <w:rPr>
                      <w:sz w:val="32"/>
                      <w:szCs w:val="32"/>
                    </w:rPr>
                  </w:pPr>
                  <w:r w:rsidRPr="007C3C90">
                    <w:rPr>
                      <w:b/>
                      <w:bCs/>
                      <w:sz w:val="32"/>
                      <w:szCs w:val="32"/>
                      <w:rtl/>
                    </w:rPr>
                    <w:t>.</w:t>
                  </w:r>
                  <w:r w:rsidR="007C3C90" w:rsidRPr="007C3C90">
                    <w:rPr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="007C3C90" w:rsidRPr="00843E23">
                    <w:rPr>
                      <w:sz w:val="32"/>
                      <w:szCs w:val="32"/>
                    </w:rPr>
                    <w:t xml:space="preserve">  </w:t>
                  </w:r>
                  <w:r w:rsidR="007C3C90" w:rsidRPr="00843E23">
                    <w:rPr>
                      <w:sz w:val="32"/>
                      <w:szCs w:val="32"/>
                      <w:rtl/>
                    </w:rPr>
                    <w:t>مدى</w:t>
                  </w:r>
                  <w:r w:rsidR="007C3C90" w:rsidRPr="00843E23">
                    <w:rPr>
                      <w:sz w:val="32"/>
                      <w:szCs w:val="32"/>
                    </w:rPr>
                    <w:t xml:space="preserve"> </w:t>
                  </w:r>
                  <w:r w:rsidR="007C3C90" w:rsidRPr="00843E23">
                    <w:rPr>
                      <w:sz w:val="32"/>
                      <w:szCs w:val="32"/>
                      <w:rtl/>
                    </w:rPr>
                    <w:t>استجابة</w:t>
                  </w:r>
                  <w:r w:rsidR="007C3C90" w:rsidRPr="00843E23">
                    <w:rPr>
                      <w:sz w:val="32"/>
                      <w:szCs w:val="32"/>
                    </w:rPr>
                    <w:t xml:space="preserve"> </w:t>
                  </w:r>
                  <w:r w:rsidR="007C3C90" w:rsidRPr="00843E23">
                    <w:rPr>
                      <w:sz w:val="32"/>
                      <w:szCs w:val="32"/>
                      <w:rtl/>
                    </w:rPr>
                    <w:t>الأطفال</w:t>
                  </w:r>
                  <w:r w:rsidR="007C3C90" w:rsidRPr="00843E23">
                    <w:rPr>
                      <w:sz w:val="32"/>
                      <w:szCs w:val="32"/>
                    </w:rPr>
                    <w:t xml:space="preserve"> </w:t>
                  </w:r>
                  <w:r w:rsidR="007C3C90" w:rsidRPr="00843E23">
                    <w:rPr>
                      <w:sz w:val="32"/>
                      <w:szCs w:val="32"/>
                      <w:rtl/>
                    </w:rPr>
                    <w:t>لموضوع</w:t>
                  </w:r>
                  <w:r w:rsidR="007C3C90" w:rsidRPr="00843E23">
                    <w:rPr>
                      <w:sz w:val="32"/>
                      <w:szCs w:val="32"/>
                    </w:rPr>
                    <w:t xml:space="preserve"> </w:t>
                  </w:r>
                  <w:r w:rsidR="007C3C90" w:rsidRPr="00843E23">
                    <w:rPr>
                      <w:sz w:val="32"/>
                      <w:szCs w:val="32"/>
                      <w:rtl/>
                    </w:rPr>
                    <w:t>الحلقة</w:t>
                  </w:r>
                  <w:r w:rsidR="007C3C90" w:rsidRPr="00843E23">
                    <w:rPr>
                      <w:sz w:val="32"/>
                      <w:szCs w:val="32"/>
                    </w:rPr>
                    <w:t xml:space="preserve"> </w:t>
                  </w:r>
                  <w:r w:rsidR="007C3C90" w:rsidRPr="00843E23">
                    <w:rPr>
                      <w:sz w:val="32"/>
                      <w:szCs w:val="32"/>
                      <w:rtl/>
                    </w:rPr>
                    <w:t>من</w:t>
                  </w:r>
                  <w:r w:rsidR="007C3C90" w:rsidRPr="00843E23">
                    <w:rPr>
                      <w:sz w:val="32"/>
                      <w:szCs w:val="32"/>
                    </w:rPr>
                    <w:t xml:space="preserve"> </w:t>
                  </w:r>
                  <w:r w:rsidR="007C3C90" w:rsidRPr="00843E23">
                    <w:rPr>
                      <w:sz w:val="32"/>
                      <w:szCs w:val="32"/>
                      <w:rtl/>
                    </w:rPr>
                    <w:t>خلال</w:t>
                  </w:r>
                  <w:r w:rsidR="007C3C90" w:rsidRPr="00843E23">
                    <w:rPr>
                      <w:sz w:val="32"/>
                      <w:szCs w:val="32"/>
                    </w:rPr>
                    <w:t xml:space="preserve"> </w:t>
                  </w:r>
                  <w:r w:rsidR="007C3C90" w:rsidRPr="00843E23">
                    <w:rPr>
                      <w:sz w:val="32"/>
                      <w:szCs w:val="32"/>
                      <w:rtl/>
                    </w:rPr>
                    <w:t>الإجابة</w:t>
                  </w:r>
                  <w:r w:rsidR="007C3C90" w:rsidRPr="00843E23">
                    <w:rPr>
                      <w:sz w:val="32"/>
                      <w:szCs w:val="32"/>
                    </w:rPr>
                    <w:t xml:space="preserve"> </w:t>
                  </w:r>
                  <w:r w:rsidR="007C3C90" w:rsidRPr="00843E23">
                    <w:rPr>
                      <w:sz w:val="32"/>
                      <w:szCs w:val="32"/>
                      <w:rtl/>
                    </w:rPr>
                    <w:t>على</w:t>
                  </w:r>
                  <w:r w:rsidR="007C3C90" w:rsidRPr="00843E23">
                    <w:rPr>
                      <w:sz w:val="32"/>
                      <w:szCs w:val="32"/>
                    </w:rPr>
                    <w:t xml:space="preserve"> </w:t>
                  </w:r>
                  <w:r w:rsidR="007C3C90" w:rsidRPr="00843E23">
                    <w:rPr>
                      <w:sz w:val="32"/>
                      <w:szCs w:val="32"/>
                      <w:rtl/>
                    </w:rPr>
                    <w:t>الأسئلة</w:t>
                  </w:r>
                  <w:r w:rsidR="007C3C90" w:rsidRPr="00843E23">
                    <w:rPr>
                      <w:sz w:val="32"/>
                      <w:szCs w:val="32"/>
                    </w:rPr>
                    <w:t xml:space="preserve"> .</w:t>
                  </w:r>
                </w:p>
                <w:p w:rsidR="007C3C90" w:rsidRPr="00843E23" w:rsidRDefault="007C3C90" w:rsidP="007C3C90">
                  <w:pPr>
                    <w:rPr>
                      <w:sz w:val="32"/>
                      <w:szCs w:val="32"/>
                    </w:rPr>
                  </w:pPr>
                  <w:r w:rsidRPr="00843E23">
                    <w:rPr>
                      <w:sz w:val="32"/>
                      <w:szCs w:val="32"/>
                    </w:rPr>
                    <w:t xml:space="preserve">   </w:t>
                  </w:r>
                  <w:r w:rsidRPr="00843E23">
                    <w:rPr>
                      <w:sz w:val="32"/>
                      <w:szCs w:val="32"/>
                      <w:rtl/>
                    </w:rPr>
                    <w:t>مدى</w:t>
                  </w:r>
                  <w:r w:rsidRPr="00843E23">
                    <w:rPr>
                      <w:sz w:val="32"/>
                      <w:szCs w:val="32"/>
                    </w:rPr>
                    <w:t xml:space="preserve"> </w:t>
                  </w:r>
                  <w:r w:rsidRPr="00843E23">
                    <w:rPr>
                      <w:sz w:val="32"/>
                      <w:szCs w:val="32"/>
                      <w:rtl/>
                    </w:rPr>
                    <w:t>استمتاع</w:t>
                  </w:r>
                  <w:r w:rsidRPr="00843E23">
                    <w:rPr>
                      <w:sz w:val="32"/>
                      <w:szCs w:val="32"/>
                    </w:rPr>
                    <w:t xml:space="preserve"> </w:t>
                  </w:r>
                  <w:r w:rsidRPr="00843E23">
                    <w:rPr>
                      <w:sz w:val="32"/>
                      <w:szCs w:val="32"/>
                      <w:rtl/>
                    </w:rPr>
                    <w:t>الأطفال</w:t>
                  </w:r>
                  <w:r w:rsidRPr="00843E23">
                    <w:rPr>
                      <w:sz w:val="32"/>
                      <w:szCs w:val="32"/>
                    </w:rPr>
                    <w:t xml:space="preserve"> </w:t>
                  </w:r>
                  <w:r w:rsidRPr="00843E23">
                    <w:rPr>
                      <w:sz w:val="32"/>
                      <w:szCs w:val="32"/>
                      <w:rtl/>
                    </w:rPr>
                    <w:t>بالنشاط</w:t>
                  </w:r>
                  <w:r w:rsidRPr="00843E23">
                    <w:rPr>
                      <w:sz w:val="32"/>
                      <w:szCs w:val="32"/>
                    </w:rPr>
                    <w:t xml:space="preserve"> </w:t>
                  </w:r>
                  <w:r w:rsidRPr="00843E23">
                    <w:rPr>
                      <w:sz w:val="32"/>
                      <w:szCs w:val="32"/>
                      <w:rtl/>
                    </w:rPr>
                    <w:t>والمشاركة</w:t>
                  </w:r>
                  <w:r w:rsidRPr="00843E23">
                    <w:rPr>
                      <w:sz w:val="32"/>
                      <w:szCs w:val="32"/>
                    </w:rPr>
                    <w:t xml:space="preserve"> </w:t>
                  </w:r>
                  <w:r w:rsidR="00867FFD" w:rsidRPr="00843E23">
                    <w:rPr>
                      <w:rFonts w:hint="cs"/>
                      <w:sz w:val="32"/>
                      <w:szCs w:val="32"/>
                      <w:rtl/>
                    </w:rPr>
                    <w:t>فيه</w:t>
                  </w:r>
                  <w:r w:rsidRPr="00843E23">
                    <w:rPr>
                      <w:sz w:val="32"/>
                      <w:szCs w:val="32"/>
                    </w:rPr>
                    <w:t xml:space="preserve"> .</w:t>
                  </w:r>
                </w:p>
                <w:p w:rsidR="002019F8" w:rsidRPr="00843E23" w:rsidRDefault="007C3C90" w:rsidP="0068782B">
                  <w:pPr>
                    <w:rPr>
                      <w:sz w:val="32"/>
                      <w:szCs w:val="32"/>
                    </w:rPr>
                  </w:pPr>
                  <w:r w:rsidRPr="00843E23">
                    <w:rPr>
                      <w:sz w:val="32"/>
                      <w:szCs w:val="32"/>
                    </w:rPr>
                    <w:t xml:space="preserve">   </w:t>
                  </w:r>
                  <w:r w:rsidRPr="00843E23">
                    <w:rPr>
                      <w:sz w:val="32"/>
                      <w:szCs w:val="32"/>
                      <w:rtl/>
                    </w:rPr>
                    <w:t>إثراء</w:t>
                  </w:r>
                  <w:r w:rsidRPr="00843E23">
                    <w:rPr>
                      <w:sz w:val="32"/>
                      <w:szCs w:val="32"/>
                    </w:rPr>
                    <w:t xml:space="preserve"> </w:t>
                  </w:r>
                  <w:r w:rsidRPr="00843E23">
                    <w:rPr>
                      <w:sz w:val="32"/>
                      <w:szCs w:val="32"/>
                      <w:rtl/>
                    </w:rPr>
                    <w:t>حص</w:t>
                  </w:r>
                  <w:r w:rsidRPr="00843E23">
                    <w:rPr>
                      <w:rFonts w:hint="cs"/>
                      <w:sz w:val="32"/>
                      <w:szCs w:val="32"/>
                      <w:rtl/>
                    </w:rPr>
                    <w:t xml:space="preserve">يلة </w:t>
                  </w:r>
                  <w:r w:rsidRPr="00843E23">
                    <w:rPr>
                      <w:sz w:val="32"/>
                      <w:szCs w:val="32"/>
                      <w:rtl/>
                    </w:rPr>
                    <w:t>الطفل</w:t>
                  </w:r>
                  <w:r w:rsidRPr="00843E23">
                    <w:rPr>
                      <w:sz w:val="32"/>
                      <w:szCs w:val="32"/>
                    </w:rPr>
                    <w:t xml:space="preserve"> </w:t>
                  </w:r>
                  <w:r w:rsidRPr="00843E23">
                    <w:rPr>
                      <w:sz w:val="32"/>
                      <w:szCs w:val="32"/>
                      <w:rtl/>
                    </w:rPr>
                    <w:t>اللغو</w:t>
                  </w:r>
                  <w:r w:rsidRPr="00843E23">
                    <w:rPr>
                      <w:rFonts w:hint="cs"/>
                      <w:sz w:val="32"/>
                      <w:szCs w:val="32"/>
                      <w:rtl/>
                    </w:rPr>
                    <w:t>ي</w:t>
                  </w:r>
                  <w:r w:rsidR="0068782B" w:rsidRPr="00843E23">
                    <w:rPr>
                      <w:sz w:val="32"/>
                      <w:szCs w:val="32"/>
                      <w:rtl/>
                    </w:rPr>
                    <w:t>ة</w:t>
                  </w:r>
                  <w:r w:rsidRPr="00843E23">
                    <w:rPr>
                      <w:sz w:val="32"/>
                      <w:szCs w:val="32"/>
                    </w:rPr>
                    <w:t xml:space="preserve"> </w:t>
                  </w:r>
                  <w:r w:rsidRPr="00843E23">
                    <w:rPr>
                      <w:sz w:val="32"/>
                      <w:szCs w:val="32"/>
                      <w:rtl/>
                    </w:rPr>
                    <w:t>بمفردات</w:t>
                  </w:r>
                  <w:r w:rsidRPr="00843E23">
                    <w:rPr>
                      <w:sz w:val="32"/>
                      <w:szCs w:val="32"/>
                    </w:rPr>
                    <w:t xml:space="preserve"> </w:t>
                  </w:r>
                  <w:r w:rsidRPr="00843E23">
                    <w:rPr>
                      <w:sz w:val="32"/>
                      <w:szCs w:val="32"/>
                      <w:rtl/>
                    </w:rPr>
                    <w:t>جد</w:t>
                  </w:r>
                  <w:r w:rsidRPr="00843E23">
                    <w:rPr>
                      <w:rFonts w:hint="cs"/>
                      <w:sz w:val="32"/>
                      <w:szCs w:val="32"/>
                      <w:rtl/>
                    </w:rPr>
                    <w:t>ي</w:t>
                  </w:r>
                  <w:r w:rsidR="0068782B" w:rsidRPr="00843E23">
                    <w:rPr>
                      <w:sz w:val="32"/>
                      <w:szCs w:val="32"/>
                      <w:rtl/>
                    </w:rPr>
                    <w:t>د</w:t>
                  </w:r>
                  <w:r w:rsidRPr="00843E23">
                    <w:rPr>
                      <w:sz w:val="32"/>
                      <w:szCs w:val="32"/>
                      <w:rtl/>
                    </w:rPr>
                    <w:t>ة</w:t>
                  </w:r>
                  <w:r w:rsidRPr="00843E23">
                    <w:rPr>
                      <w:sz w:val="32"/>
                      <w:szCs w:val="32"/>
                    </w:rPr>
                    <w:t xml:space="preserve"> .</w:t>
                  </w:r>
                </w:p>
              </w:txbxContent>
            </v:textbox>
          </v:roundrect>
        </w:pict>
      </w:r>
      <w:r w:rsidR="005E73C0">
        <w:rPr>
          <w:noProof/>
          <w:rtl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233045</wp:posOffset>
            </wp:positionH>
            <wp:positionV relativeFrom="paragraph">
              <wp:posOffset>1400175</wp:posOffset>
            </wp:positionV>
            <wp:extent cx="863600" cy="441325"/>
            <wp:effectExtent l="19050" t="0" r="0" b="0"/>
            <wp:wrapTight wrapText="bothSides">
              <wp:wrapPolygon edited="0">
                <wp:start x="6194" y="0"/>
                <wp:lineTo x="-476" y="4662"/>
                <wp:lineTo x="1906" y="14918"/>
                <wp:lineTo x="1906" y="15850"/>
                <wp:lineTo x="13818" y="20512"/>
                <wp:lineTo x="15247" y="20512"/>
                <wp:lineTo x="17629" y="20512"/>
                <wp:lineTo x="19059" y="20512"/>
                <wp:lineTo x="21441" y="16783"/>
                <wp:lineTo x="21441" y="11188"/>
                <wp:lineTo x="18106" y="6527"/>
                <wp:lineTo x="10006" y="0"/>
                <wp:lineTo x="6194" y="0"/>
              </wp:wrapPolygon>
            </wp:wrapTight>
            <wp:docPr id="23" name="صورة 9" descr="w6w_w6w_200504281044155745c46734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9" descr="w6w_w6w_200504281044155745c46734a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0" cy="44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019F8" w:rsidSect="002019F8">
      <w:pgSz w:w="11907" w:h="16443"/>
      <w:pgMar w:top="600" w:right="600" w:bottom="600" w:left="600" w:header="720" w:footer="720" w:gutter="0"/>
      <w:pgBorders w:offsetFrom="page">
        <w:top w:val="single" w:sz="48" w:space="24" w:color="000000"/>
        <w:left w:val="single" w:sz="48" w:space="24" w:color="000000"/>
        <w:bottom w:val="single" w:sz="48" w:space="24" w:color="000000"/>
        <w:right w:val="single" w:sz="48" w:space="24" w:color="000000"/>
      </w:pgBorders>
      <w:cols w:space="720"/>
      <w:bidi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3819" w:rsidRDefault="00EC3819" w:rsidP="006C302E">
      <w:r>
        <w:separator/>
      </w:r>
    </w:p>
  </w:endnote>
  <w:endnote w:type="continuationSeparator" w:id="1">
    <w:p w:rsidR="00EC3819" w:rsidRDefault="00EC3819" w:rsidP="006C30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A Juhyna Regula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CS Shafa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3819" w:rsidRDefault="00EC3819" w:rsidP="006C302E">
      <w:r w:rsidRPr="002019F8">
        <w:separator/>
      </w:r>
    </w:p>
  </w:footnote>
  <w:footnote w:type="continuationSeparator" w:id="1">
    <w:p w:rsidR="00EC3819" w:rsidRDefault="00EC3819" w:rsidP="006C30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B41BE"/>
    <w:multiLevelType w:val="hybridMultilevel"/>
    <w:tmpl w:val="C2B2D682"/>
    <w:lvl w:ilvl="0" w:tplc="B7384C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attachedTemplate r:id="rId1"/>
  <w:defaultTabStop w:val="720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3819"/>
    <w:rsid w:val="00006173"/>
    <w:rsid w:val="00142934"/>
    <w:rsid w:val="00145319"/>
    <w:rsid w:val="001A532B"/>
    <w:rsid w:val="001B006E"/>
    <w:rsid w:val="001D14E2"/>
    <w:rsid w:val="001D4B48"/>
    <w:rsid w:val="002019F8"/>
    <w:rsid w:val="00211F5D"/>
    <w:rsid w:val="00213C33"/>
    <w:rsid w:val="002A7AF3"/>
    <w:rsid w:val="002E4288"/>
    <w:rsid w:val="003532AB"/>
    <w:rsid w:val="00372336"/>
    <w:rsid w:val="00447CB1"/>
    <w:rsid w:val="00485D79"/>
    <w:rsid w:val="00552381"/>
    <w:rsid w:val="005B3FA3"/>
    <w:rsid w:val="005E73C0"/>
    <w:rsid w:val="00675581"/>
    <w:rsid w:val="0068782B"/>
    <w:rsid w:val="00696E44"/>
    <w:rsid w:val="006A7C07"/>
    <w:rsid w:val="006B41AC"/>
    <w:rsid w:val="006C302E"/>
    <w:rsid w:val="007605FD"/>
    <w:rsid w:val="007727FF"/>
    <w:rsid w:val="007C29A4"/>
    <w:rsid w:val="007C3C90"/>
    <w:rsid w:val="007E30C7"/>
    <w:rsid w:val="007E610B"/>
    <w:rsid w:val="007F65F9"/>
    <w:rsid w:val="00843E23"/>
    <w:rsid w:val="00867FFD"/>
    <w:rsid w:val="00882191"/>
    <w:rsid w:val="00893067"/>
    <w:rsid w:val="00924F8F"/>
    <w:rsid w:val="009570DA"/>
    <w:rsid w:val="0097603C"/>
    <w:rsid w:val="009D0B90"/>
    <w:rsid w:val="00A016C5"/>
    <w:rsid w:val="00A11D49"/>
    <w:rsid w:val="00A606CD"/>
    <w:rsid w:val="00AA6255"/>
    <w:rsid w:val="00AA6339"/>
    <w:rsid w:val="00AD21D4"/>
    <w:rsid w:val="00AE1CB4"/>
    <w:rsid w:val="00B36AF0"/>
    <w:rsid w:val="00B42E37"/>
    <w:rsid w:val="00B45676"/>
    <w:rsid w:val="00B85AAD"/>
    <w:rsid w:val="00C27D62"/>
    <w:rsid w:val="00DA72CF"/>
    <w:rsid w:val="00E57B58"/>
    <w:rsid w:val="00EC3819"/>
    <w:rsid w:val="00F56FC9"/>
    <w:rsid w:val="00F97564"/>
    <w:rsid w:val="00FB4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 [3212]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019F8"/>
    <w:pPr>
      <w:suppressAutoHyphens/>
      <w:autoSpaceDN w:val="0"/>
      <w:bidi/>
      <w:textAlignment w:val="baseline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rsid w:val="002019F8"/>
    <w:pPr>
      <w:spacing w:before="240" w:after="60"/>
      <w:jc w:val="center"/>
      <w:outlineLvl w:val="0"/>
    </w:pPr>
    <w:rPr>
      <w:rFonts w:ascii="Cambria" w:hAnsi="Cambria"/>
      <w:b/>
      <w:bCs/>
      <w:kern w:val="3"/>
      <w:sz w:val="32"/>
      <w:szCs w:val="32"/>
    </w:rPr>
  </w:style>
  <w:style w:type="character" w:customStyle="1" w:styleId="Char">
    <w:name w:val="العنوان Char"/>
    <w:basedOn w:val="a0"/>
    <w:rsid w:val="002019F8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styleId="a4">
    <w:name w:val="Strong"/>
    <w:basedOn w:val="a0"/>
    <w:rsid w:val="002019F8"/>
    <w:rPr>
      <w:b/>
      <w:bCs/>
    </w:rPr>
  </w:style>
  <w:style w:type="character" w:styleId="a5">
    <w:name w:val="Emphasis"/>
    <w:basedOn w:val="a0"/>
    <w:rsid w:val="002019F8"/>
    <w:rPr>
      <w:i/>
      <w:iCs/>
    </w:rPr>
  </w:style>
  <w:style w:type="paragraph" w:styleId="a6">
    <w:name w:val="Balloon Text"/>
    <w:basedOn w:val="a"/>
    <w:rsid w:val="002019F8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rsid w:val="002019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580;&#1605;&#1610;&#1593;%20&#1575;&#1604;&#1608;&#1581;&#1583;&#1575;&#1578;\&#1575;&#1604;&#1593;&#1575;&#1574;&#1604;&#1577;\&#1575;&#1604;&#1593;&#1575;&#1574;&#1604;&#1577;\&#1593;&#1575;&#1574;&#1604;&#1577;%20&#1575;&#1604;&#1585;&#1587;&#1608;&#1604;.dotx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عائلة الرسول</Template>
  <TotalTime>5</TotalTime>
  <Pages>2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Acc</dc:creator>
  <cp:lastModifiedBy>Acc</cp:lastModifiedBy>
  <cp:revision>1</cp:revision>
  <cp:lastPrinted>2011-04-01T20:13:00Z</cp:lastPrinted>
  <dcterms:created xsi:type="dcterms:W3CDTF">2013-10-24T18:24:00Z</dcterms:created>
  <dcterms:modified xsi:type="dcterms:W3CDTF">2013-10-24T18:29:00Z</dcterms:modified>
</cp:coreProperties>
</file>